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0D9171" w14:textId="790AAAA4" w:rsidR="004D63CA" w:rsidRPr="004D63CA" w:rsidRDefault="004D63CA" w:rsidP="004D63CA">
      <w:pPr>
        <w:pStyle w:val="Header"/>
        <w:tabs>
          <w:tab w:val="right" w:pos="7088"/>
          <w:tab w:val="right" w:pos="9781"/>
        </w:tabs>
        <w:rPr>
          <w:rFonts w:cs="Arial"/>
          <w:b/>
          <w:sz w:val="22"/>
        </w:rPr>
      </w:pPr>
      <w:r w:rsidRPr="004D63CA">
        <w:rPr>
          <w:rFonts w:cs="Arial"/>
          <w:b/>
          <w:sz w:val="22"/>
        </w:rPr>
        <w:t xml:space="preserve">3GPP </w:t>
      </w:r>
      <w:bookmarkStart w:id="0" w:name="OLE_LINK50"/>
      <w:bookmarkStart w:id="1" w:name="OLE_LINK51"/>
      <w:bookmarkStart w:id="2" w:name="OLE_LINK52"/>
      <w:r w:rsidRPr="004D63CA">
        <w:rPr>
          <w:rFonts w:cs="Arial"/>
          <w:b/>
          <w:sz w:val="22"/>
        </w:rPr>
        <w:t>TSG SA WG</w:t>
      </w:r>
      <w:bookmarkEnd w:id="0"/>
      <w:bookmarkEnd w:id="1"/>
      <w:bookmarkEnd w:id="2"/>
      <w:r w:rsidRPr="004D63CA">
        <w:rPr>
          <w:rFonts w:cs="Arial"/>
          <w:b/>
          <w:sz w:val="22"/>
        </w:rPr>
        <w:t>5 Meeting 136-e</w:t>
      </w:r>
      <w:r w:rsidRPr="004D63CA"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</w:r>
      <w:r w:rsidRPr="004D63CA">
        <w:rPr>
          <w:rFonts w:cs="Arial"/>
          <w:b/>
          <w:sz w:val="22"/>
        </w:rPr>
        <w:tab/>
        <w:t>TDoc S5-212029</w:t>
      </w:r>
    </w:p>
    <w:p w14:paraId="02919EA8" w14:textId="77777777" w:rsidR="004D63CA" w:rsidRPr="00F32800" w:rsidRDefault="004D63CA" w:rsidP="004D63CA">
      <w:pPr>
        <w:pStyle w:val="CRCoverPage"/>
        <w:outlineLvl w:val="0"/>
        <w:rPr>
          <w:rFonts w:cs="Arial"/>
          <w:b/>
          <w:bCs/>
          <w:sz w:val="24"/>
        </w:rPr>
      </w:pPr>
      <w:r w:rsidRPr="004D63CA">
        <w:rPr>
          <w:b/>
          <w:sz w:val="22"/>
          <w:szCs w:val="22"/>
        </w:rPr>
        <w:t>electronic meeting, online, 1 - 9 March 2021</w:t>
      </w:r>
      <w:r w:rsidRPr="004D63CA">
        <w:rPr>
          <w:b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</w:p>
    <w:p w14:paraId="27803739" w14:textId="6D59608F" w:rsidR="004D63CA" w:rsidRDefault="004D63CA" w:rsidP="004D63CA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</w:t>
      </w:r>
    </w:p>
    <w:p w14:paraId="036865D3" w14:textId="77777777" w:rsidR="004D63CA" w:rsidRDefault="004D63CA" w:rsidP="004D63CA">
      <w:pPr>
        <w:pStyle w:val="TableText"/>
        <w:rPr>
          <w:rFonts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cs="Arial"/>
            <w:bCs/>
          </w:rPr>
          <w:alias w:val="Document Title"/>
          <w:tag w:val="GSMATitle"/>
          <w:id w:val="-204560920"/>
          <w:placeholder>
            <w:docPart w:val="CDCBEBDABDDC4E419DA770AFC9AC5121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>
            <w:rPr>
              <w:rFonts w:cs="Arial"/>
              <w:bCs/>
            </w:rPr>
            <w:t>LS on NG.116 support of service categories</w:t>
          </w:r>
        </w:sdtContent>
      </w:sdt>
    </w:p>
    <w:p w14:paraId="527B9840" w14:textId="391E5DCF" w:rsidR="004D63CA" w:rsidRDefault="004D63CA" w:rsidP="004D63CA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A8CBB12" w14:textId="077DEF11" w:rsidR="004D63CA" w:rsidRDefault="004D63CA" w:rsidP="004D63CA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  <w:t>5.3</w:t>
      </w:r>
    </w:p>
    <w:p w14:paraId="41BF7BED" w14:textId="20C57CCE" w:rsidR="00AD50BF" w:rsidRDefault="00AD50BF" w:rsidP="004D63CA">
      <w:pPr>
        <w:pStyle w:val="Header"/>
        <w:tabs>
          <w:tab w:val="right" w:pos="9356"/>
        </w:tabs>
        <w:rPr>
          <w:noProof/>
        </w:rPr>
      </w:pPr>
    </w:p>
    <w:p w14:paraId="5351A654" w14:textId="574958DC" w:rsidR="004D63CA" w:rsidRDefault="004D63CA" w:rsidP="00AD50BF">
      <w:pPr>
        <w:pStyle w:val="Header"/>
        <w:tabs>
          <w:tab w:val="right" w:pos="9356"/>
        </w:tabs>
        <w:jc w:val="center"/>
        <w:rPr>
          <w:noProof/>
        </w:rPr>
      </w:pPr>
    </w:p>
    <w:p w14:paraId="33E2C27E" w14:textId="1D4C3C0F" w:rsidR="004D63CA" w:rsidRDefault="004D63CA" w:rsidP="00AD50BF">
      <w:pPr>
        <w:pStyle w:val="Header"/>
        <w:tabs>
          <w:tab w:val="right" w:pos="9356"/>
        </w:tabs>
        <w:jc w:val="center"/>
        <w:rPr>
          <w:noProof/>
        </w:rPr>
      </w:pPr>
    </w:p>
    <w:p w14:paraId="10A8CE97" w14:textId="370A20BE" w:rsidR="004D63CA" w:rsidRDefault="004D63CA" w:rsidP="00AD50BF">
      <w:pPr>
        <w:pStyle w:val="Header"/>
        <w:tabs>
          <w:tab w:val="right" w:pos="9356"/>
        </w:tabs>
        <w:jc w:val="center"/>
        <w:rPr>
          <w:noProof/>
        </w:rPr>
      </w:pPr>
    </w:p>
    <w:p w14:paraId="1A96E11B" w14:textId="2946989C" w:rsidR="004D63CA" w:rsidRPr="00A77C2F" w:rsidRDefault="004D63CA" w:rsidP="00AD50BF">
      <w:pPr>
        <w:pStyle w:val="Header"/>
        <w:tabs>
          <w:tab w:val="right" w:pos="9356"/>
        </w:tabs>
        <w:jc w:val="center"/>
      </w:pPr>
      <w:r w:rsidRPr="00A77C2F">
        <w:rPr>
          <w:noProof/>
        </w:rPr>
        <w:drawing>
          <wp:inline distT="0" distB="0" distL="0" distR="0" wp14:anchorId="14595D4F" wp14:editId="435D61DC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1F9FA" w14:textId="77777777" w:rsidR="0058060A" w:rsidRPr="00A77C2F" w:rsidRDefault="0058060A" w:rsidP="0058060A">
      <w:pPr>
        <w:pStyle w:val="Title"/>
        <w:jc w:val="center"/>
      </w:pPr>
      <w:r w:rsidRPr="00A77C2F">
        <w:t>Liaison Statement</w:t>
      </w:r>
    </w:p>
    <w:p w14:paraId="68DFE594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A77C2F" w14:paraId="0840965C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70773EF9" w14:textId="77777777" w:rsidR="00A74A54" w:rsidRPr="00A77C2F" w:rsidRDefault="00A74A54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cs="Arial"/>
                <w:bCs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29B7B8FD" w14:textId="7EA8323F" w:rsidR="00A74A54" w:rsidRPr="00A77C2F" w:rsidRDefault="00052724" w:rsidP="00E62F08">
                <w:pPr>
                  <w:pStyle w:val="TableText"/>
                </w:pPr>
                <w:r>
                  <w:rPr>
                    <w:rFonts w:cs="Arial"/>
                    <w:bCs/>
                  </w:rPr>
                  <w:t>LS on NG.116 support of service categories</w:t>
                </w:r>
              </w:p>
            </w:sdtContent>
          </w:sdt>
        </w:tc>
      </w:tr>
    </w:tbl>
    <w:p w14:paraId="30D4EFB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6AE7B7C0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FDCE7E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Source Meeting Information</w:t>
            </w:r>
          </w:p>
        </w:tc>
      </w:tr>
      <w:tr w:rsidR="0058060A" w:rsidRPr="00A77C2F" w14:paraId="692AFB95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568123E1" w14:textId="77777777" w:rsidR="0058060A" w:rsidRPr="00A77C2F" w:rsidRDefault="0058060A" w:rsidP="0058060A">
            <w:pPr>
              <w:pStyle w:val="TableText"/>
            </w:pPr>
            <w:r w:rsidRPr="00A77C2F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334A5491" w14:textId="77777777" w:rsidR="0058060A" w:rsidRPr="00A77C2F" w:rsidRDefault="0058060A" w:rsidP="0058060A">
            <w:pPr>
              <w:pStyle w:val="TableText"/>
            </w:pPr>
            <w:r w:rsidRPr="00A77C2F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59B12BF" w14:textId="77777777" w:rsidR="0058060A" w:rsidRPr="00A77C2F" w:rsidRDefault="0058060A" w:rsidP="0058060A">
            <w:pPr>
              <w:pStyle w:val="TableText"/>
            </w:pPr>
            <w:r w:rsidRPr="00A77C2F">
              <w:t>Meeting Location</w:t>
            </w:r>
          </w:p>
        </w:tc>
      </w:tr>
      <w:tr w:rsidR="00096622" w:rsidRPr="00A77C2F" w14:paraId="1AE8776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10266EF" w14:textId="24707629" w:rsidR="00096622" w:rsidRPr="00A77C2F" w:rsidRDefault="00BE12B3" w:rsidP="00733E9B">
            <w:pPr>
              <w:pStyle w:val="CSFieldInfo"/>
              <w:framePr w:wrap="auto" w:vAnchor="margin" w:hAnchor="text" w:yAlign="inline"/>
              <w:rPr>
                <w:rFonts w:eastAsia="SimSun" w:cs="Times New Roman"/>
                <w:bCs w:val="0"/>
                <w:sz w:val="22"/>
                <w:szCs w:val="20"/>
                <w:highlight w:val="yellow"/>
                <w:lang w:eastAsia="ja-JP" w:bidi="bn-BD"/>
              </w:rPr>
            </w:pPr>
            <w:r w:rsidRPr="00A77C2F">
              <w:rPr>
                <w:lang w:eastAsia="ja-JP"/>
              </w:rPr>
              <w:t>5GJA#</w:t>
            </w:r>
            <w:r w:rsidR="008B1411">
              <w:rPr>
                <w:lang w:eastAsia="ja-JP"/>
              </w:rPr>
              <w:t>1</w:t>
            </w:r>
            <w:r w:rsidR="00D2615B">
              <w:rPr>
                <w:lang w:eastAsia="ja-JP"/>
              </w:rPr>
              <w:t>5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1-01-28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4433B691" w14:textId="6B07CCD8" w:rsidR="00096622" w:rsidRPr="00A77C2F" w:rsidRDefault="00D2615B" w:rsidP="00FC134C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highlight w:val="yellow"/>
                    <w:lang w:eastAsia="ja-JP" w:bidi="bn-BD"/>
                  </w:rPr>
                </w:pPr>
                <w:r>
                  <w:rPr>
                    <w:lang w:eastAsia="ja-JP"/>
                  </w:rPr>
                  <w:t>28/01/2021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/>
            <w:sdtContent>
              <w:p w14:paraId="0EEFA70E" w14:textId="59261EF3" w:rsidR="00096622" w:rsidRPr="00A77C2F" w:rsidRDefault="00EA2A77" w:rsidP="008D14B6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lang w:eastAsia="ja-JP"/>
                  </w:rPr>
                  <w:t>Online Meeting</w:t>
                </w:r>
              </w:p>
            </w:sdtContent>
          </w:sdt>
        </w:tc>
      </w:tr>
    </w:tbl>
    <w:p w14:paraId="6339E13E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3F377102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E82E928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Document Details</w:t>
            </w:r>
          </w:p>
        </w:tc>
      </w:tr>
      <w:tr w:rsidR="0058060A" w:rsidRPr="00A77C2F" w14:paraId="0DC81260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CF72C86" w14:textId="77777777" w:rsidR="0058060A" w:rsidRPr="00A77C2F" w:rsidRDefault="0058060A" w:rsidP="001202FC">
            <w:pPr>
              <w:pStyle w:val="TableText"/>
            </w:pPr>
            <w:r w:rsidRPr="00A77C2F"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173DF81" w14:textId="77777777" w:rsidR="0058060A" w:rsidRPr="00A77C2F" w:rsidRDefault="0058060A" w:rsidP="001202FC">
            <w:pPr>
              <w:pStyle w:val="TableText"/>
            </w:pPr>
            <w:r w:rsidRPr="00A77C2F"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5523501" w14:textId="77777777" w:rsidR="0058060A" w:rsidRPr="00A77C2F" w:rsidRDefault="0058060A" w:rsidP="001202FC">
            <w:pPr>
              <w:pStyle w:val="TableText"/>
            </w:pPr>
            <w:r w:rsidRPr="00A77C2F">
              <w:t>Document Author:</w:t>
            </w:r>
          </w:p>
        </w:tc>
      </w:tr>
      <w:tr w:rsidR="0058060A" w:rsidRPr="00A77C2F" w14:paraId="64DFA89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F75AA64" w14:textId="4E2F66BC" w:rsidR="0058060A" w:rsidRPr="00A77C2F" w:rsidRDefault="00277BE3" w:rsidP="00BB0D95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5GJ</w:t>
            </w:r>
            <w:r w:rsidR="006D1942">
              <w:rPr>
                <w:rFonts w:eastAsia="MS Mincho"/>
                <w:lang w:eastAsia="ja-JP"/>
              </w:rPr>
              <w:t>A</w:t>
            </w:r>
            <w:r w:rsidR="00D2615B">
              <w:rPr>
                <w:rFonts w:eastAsia="MS Mincho"/>
                <w:lang w:eastAsia="ja-JP"/>
              </w:rPr>
              <w:t>15_120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-359358810"/>
              <w:placeholder>
                <w:docPart w:val="245CA77CC3CA4484891A819048D7127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1-01-28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70169D09" w14:textId="4D4ED009" w:rsidR="0058060A" w:rsidRPr="00A77C2F" w:rsidRDefault="00D2615B" w:rsidP="00B762B2">
                <w:pPr>
                  <w:pStyle w:val="CSFieldInfo"/>
                  <w:framePr w:wrap="auto" w:vAnchor="margin" w:hAnchor="text" w:yAlign="inline"/>
                  <w:rPr>
                    <w:highlight w:val="yellow"/>
                    <w:lang w:eastAsia="ja-JP"/>
                  </w:rPr>
                </w:pPr>
                <w:r>
                  <w:rPr>
                    <w:lang w:eastAsia="ja-JP"/>
                  </w:rPr>
                  <w:t>28/01/2021</w:t>
                </w:r>
              </w:p>
            </w:sdtContent>
          </w:sdt>
        </w:tc>
        <w:tc>
          <w:tcPr>
            <w:tcW w:w="3008" w:type="dxa"/>
          </w:tcPr>
          <w:p w14:paraId="2E9352E3" w14:textId="5E30FFB0" w:rsidR="0058060A" w:rsidRPr="00A77C2F" w:rsidRDefault="005A635C" w:rsidP="00FC134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Alessio Casati (Nokia)</w:t>
            </w:r>
          </w:p>
        </w:tc>
      </w:tr>
      <w:tr w:rsidR="0058060A" w:rsidRPr="00A77C2F" w14:paraId="12EA55C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354097D" w14:textId="77777777" w:rsidR="0058060A" w:rsidRPr="00A77C2F" w:rsidRDefault="0058060A" w:rsidP="001202FC">
            <w:pPr>
              <w:pStyle w:val="TableText"/>
            </w:pPr>
            <w:r w:rsidRPr="00A77C2F"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9FCEFAD" w14:textId="77777777" w:rsidR="0058060A" w:rsidRPr="00A77C2F" w:rsidRDefault="0058060A" w:rsidP="001202FC">
            <w:pPr>
              <w:pStyle w:val="TableText"/>
            </w:pPr>
            <w:r w:rsidRPr="00A77C2F"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783B602" w14:textId="77777777" w:rsidR="0058060A" w:rsidRPr="00A77C2F" w:rsidRDefault="0058060A" w:rsidP="001202FC">
            <w:pPr>
              <w:pStyle w:val="TableText"/>
            </w:pPr>
            <w:r w:rsidRPr="00A77C2F">
              <w:t>Liaison Statement Contact</w:t>
            </w:r>
          </w:p>
        </w:tc>
      </w:tr>
      <w:tr w:rsidR="0058060A" w:rsidRPr="00B70897" w14:paraId="68A6DF3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EA62AE" w14:textId="26501805" w:rsidR="0058060A" w:rsidRPr="00A77C2F" w:rsidRDefault="00087A42" w:rsidP="00D20D7D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 GSMA 5G Joint-Activity (5GJA)</w:t>
            </w:r>
          </w:p>
        </w:tc>
        <w:tc>
          <w:tcPr>
            <w:tcW w:w="3228" w:type="dxa"/>
          </w:tcPr>
          <w:p w14:paraId="34D87272" w14:textId="1537C14B" w:rsidR="0058060A" w:rsidRPr="00A77C2F" w:rsidRDefault="0058060A" w:rsidP="00087A42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14:paraId="4EA1B3DA" w14:textId="19AA89A9" w:rsidR="005A1EC3" w:rsidRDefault="00087A42" w:rsidP="001202FC">
            <w:pPr>
              <w:pStyle w:val="TableText"/>
              <w:rPr>
                <w:rFonts w:eastAsia="MS Mincho"/>
                <w:lang w:val="de-DE" w:eastAsia="ja-JP"/>
              </w:rPr>
            </w:pPr>
            <w:r w:rsidRPr="00DC4600">
              <w:rPr>
                <w:rFonts w:eastAsia="MS Mincho"/>
                <w:lang w:val="de-DE" w:eastAsia="ja-JP"/>
              </w:rPr>
              <w:t>Mari Melander (DT)</w:t>
            </w:r>
            <w:r w:rsidR="0013131A" w:rsidRPr="00DC4600">
              <w:rPr>
                <w:rFonts w:eastAsia="MS Mincho"/>
                <w:lang w:val="de-DE" w:eastAsia="ja-JP"/>
              </w:rPr>
              <w:t xml:space="preserve"> </w:t>
            </w:r>
            <w:hyperlink r:id="rId15" w:history="1">
              <w:r w:rsidR="00D05C72" w:rsidRPr="009379B8">
                <w:rPr>
                  <w:rStyle w:val="Hyperlink"/>
                  <w:rFonts w:eastAsia="MS Mincho"/>
                  <w:lang w:val="de-DE" w:eastAsia="ja-JP"/>
                </w:rPr>
                <w:t>mari.melander@telekom.de</w:t>
              </w:r>
            </w:hyperlink>
          </w:p>
          <w:p w14:paraId="3D9A6F26" w14:textId="3E6FD95C" w:rsidR="00D05C72" w:rsidRPr="00DC4600" w:rsidRDefault="004D63CA" w:rsidP="001202FC">
            <w:pPr>
              <w:pStyle w:val="TableText"/>
              <w:rPr>
                <w:rFonts w:eastAsia="MS Mincho"/>
                <w:i/>
                <w:lang w:val="de-DE" w:eastAsia="ja-JP"/>
              </w:rPr>
            </w:pPr>
            <w:hyperlink r:id="rId16" w:history="1">
              <w:r w:rsidR="00D05C72" w:rsidRPr="00105BF7">
                <w:rPr>
                  <w:rStyle w:val="Hyperlink"/>
                  <w:rFonts w:eastAsia="MS Mincho"/>
                  <w:lang w:eastAsia="ja-JP"/>
                </w:rPr>
                <w:t>GSMALiaisons@gsma.com</w:t>
              </w:r>
            </w:hyperlink>
          </w:p>
        </w:tc>
      </w:tr>
      <w:tr w:rsidR="0058060A" w:rsidRPr="00A77C2F" w14:paraId="17C1FE73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4CF3094" w14:textId="77777777" w:rsidR="0058060A" w:rsidRPr="00A77C2F" w:rsidRDefault="0058060A" w:rsidP="001202FC">
            <w:pPr>
              <w:pStyle w:val="TableText"/>
            </w:pPr>
            <w:r w:rsidRPr="00A77C2F"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7B877C8C" w14:textId="56C4B1D5" w:rsidR="0058060A" w:rsidRPr="00A77C2F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 w:rsidRPr="00A77C2F">
                  <w:rPr>
                    <w:rFonts w:eastAsia="MS Mincho"/>
                    <w:lang w:eastAsia="ja-JP"/>
                  </w:rPr>
                  <w:t>Non-confidential</w:t>
                </w:r>
              </w:p>
            </w:sdtContent>
          </w:sdt>
        </w:tc>
      </w:tr>
    </w:tbl>
    <w:p w14:paraId="084B315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A77C2F" w14:paraId="7963D797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7B15703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Action Required by Recipient</w:t>
            </w:r>
          </w:p>
        </w:tc>
      </w:tr>
      <w:tr w:rsidR="0058060A" w:rsidRPr="00A77C2F" w14:paraId="4480670C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52C354" w14:textId="77777777" w:rsidR="0058060A" w:rsidRPr="00A77C2F" w:rsidRDefault="0058060A" w:rsidP="001202FC">
            <w:pPr>
              <w:pStyle w:val="TableText"/>
            </w:pPr>
            <w:r w:rsidRPr="00A77C2F"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3094" w14:textId="3B82E0A4" w:rsidR="0058060A" w:rsidRPr="00A77C2F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RPr="00A77C2F" w14:paraId="0A006CD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FE0391" w14:textId="77777777" w:rsidR="0058060A" w:rsidRPr="00A77C2F" w:rsidRDefault="0058060A" w:rsidP="001202FC">
            <w:pPr>
              <w:pStyle w:val="TableText"/>
            </w:pPr>
            <w:r w:rsidRPr="00A77C2F"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4BB3" w14:textId="6F93005F" w:rsidR="00681264" w:rsidRPr="00A77C2F" w:rsidRDefault="004E3FA1" w:rsidP="00681264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Send to: </w:t>
            </w:r>
            <w:r w:rsidR="00A645DB" w:rsidRPr="00A77C2F">
              <w:rPr>
                <w:rFonts w:eastAsia="MS Mincho"/>
                <w:lang w:eastAsia="ja-JP"/>
              </w:rPr>
              <w:t xml:space="preserve">3GPP </w:t>
            </w:r>
            <w:r w:rsidR="002D38F0" w:rsidRPr="00A77C2F">
              <w:rPr>
                <w:rFonts w:eastAsia="MS Mincho"/>
                <w:lang w:eastAsia="ja-JP"/>
              </w:rPr>
              <w:t>SA</w:t>
            </w:r>
            <w:r w:rsidR="006662C4">
              <w:rPr>
                <w:rFonts w:eastAsia="MS Mincho"/>
                <w:lang w:eastAsia="ja-JP"/>
              </w:rPr>
              <w:t>2</w:t>
            </w:r>
            <w:r w:rsidR="00681264">
              <w:rPr>
                <w:rFonts w:eastAsia="MS Mincho"/>
                <w:lang w:eastAsia="ja-JP"/>
              </w:rPr>
              <w:t>, 3GPP SA5</w:t>
            </w:r>
          </w:p>
          <w:p w14:paraId="07DB7ABE" w14:textId="30873A67" w:rsidR="002D38F0" w:rsidRPr="00A77C2F" w:rsidRDefault="002D38F0" w:rsidP="002D38F0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</w:tbl>
    <w:p w14:paraId="4D5B64B1" w14:textId="77777777" w:rsidR="003F56A0" w:rsidRPr="00A77C2F" w:rsidRDefault="003F56A0" w:rsidP="003F56A0">
      <w:pPr>
        <w:pStyle w:val="NormalParagraph"/>
      </w:pPr>
    </w:p>
    <w:p w14:paraId="4632C12D" w14:textId="77777777" w:rsidR="00885ABB" w:rsidRPr="00A77C2F" w:rsidRDefault="00885ABB">
      <w:pPr>
        <w:spacing w:before="0"/>
        <w:jc w:val="left"/>
        <w:rPr>
          <w:szCs w:val="22"/>
          <w:lang w:eastAsia="en-GB" w:bidi="ar-SA"/>
        </w:rPr>
      </w:pPr>
      <w:r w:rsidRPr="00A77C2F">
        <w:br w:type="page"/>
      </w:r>
    </w:p>
    <w:p w14:paraId="4E063E71" w14:textId="4BDC5AEF" w:rsidR="00885ABB" w:rsidRPr="00A77C2F" w:rsidRDefault="00737DD0" w:rsidP="0026599A">
      <w:pPr>
        <w:pStyle w:val="Heading1"/>
        <w:ind w:left="431" w:hanging="431"/>
        <w:jc w:val="both"/>
        <w:rPr>
          <w:rFonts w:eastAsia="Times New Roman"/>
        </w:rPr>
      </w:pPr>
      <w:r w:rsidRPr="00A77C2F">
        <w:rPr>
          <w:rFonts w:eastAsia="Times New Roman"/>
        </w:rPr>
        <w:t xml:space="preserve">Overall </w:t>
      </w:r>
      <w:r w:rsidR="00885ABB" w:rsidRPr="00A77C2F">
        <w:rPr>
          <w:rFonts w:eastAsia="Times New Roman"/>
        </w:rPr>
        <w:t>Description</w:t>
      </w:r>
    </w:p>
    <w:p w14:paraId="296D569C" w14:textId="04102E8E" w:rsidR="00032C3F" w:rsidRDefault="00A77C2F" w:rsidP="00681264">
      <w:pPr>
        <w:pStyle w:val="NormalParagraph"/>
        <w:jc w:val="both"/>
        <w:rPr>
          <w:lang w:eastAsia="en-US" w:bidi="bn-BD"/>
        </w:rPr>
      </w:pPr>
      <w:bookmarkStart w:id="3" w:name="_Hlk8222610"/>
      <w:r w:rsidRPr="00A77C2F">
        <w:rPr>
          <w:lang w:eastAsia="en-US" w:bidi="bn-BD"/>
        </w:rPr>
        <w:t xml:space="preserve">GSMA 5GJA </w:t>
      </w:r>
      <w:r w:rsidR="00681264">
        <w:rPr>
          <w:lang w:eastAsia="en-US" w:bidi="bn-BD"/>
        </w:rPr>
        <w:t xml:space="preserve">would like to inform </w:t>
      </w:r>
      <w:r w:rsidR="0095455D">
        <w:rPr>
          <w:lang w:eastAsia="en-US" w:bidi="bn-BD"/>
        </w:rPr>
        <w:t xml:space="preserve">3GPP SA2 and SA5 </w:t>
      </w:r>
      <w:r w:rsidR="00681264">
        <w:rPr>
          <w:lang w:eastAsia="en-US" w:bidi="bn-BD"/>
        </w:rPr>
        <w:t>that</w:t>
      </w:r>
      <w:r w:rsidR="00915A18">
        <w:rPr>
          <w:lang w:eastAsia="en-US" w:bidi="bn-BD"/>
        </w:rPr>
        <w:t xml:space="preserve"> </w:t>
      </w:r>
      <w:r w:rsidR="00052724">
        <w:rPr>
          <w:lang w:eastAsia="en-US" w:bidi="bn-BD"/>
        </w:rPr>
        <w:t xml:space="preserve">the </w:t>
      </w:r>
      <w:r w:rsidR="002B6D0D">
        <w:rPr>
          <w:lang w:eastAsia="en-US" w:bidi="bn-BD"/>
        </w:rPr>
        <w:t>attached</w:t>
      </w:r>
      <w:r w:rsidR="00D2615B">
        <w:rPr>
          <w:lang w:eastAsia="en-US" w:bidi="bn-BD"/>
        </w:rPr>
        <w:t xml:space="preserve"> NG.116</w:t>
      </w:r>
      <w:r w:rsidR="005A635C">
        <w:rPr>
          <w:lang w:eastAsia="en-US" w:bidi="bn-BD"/>
        </w:rPr>
        <w:t xml:space="preserve"> </w:t>
      </w:r>
      <w:r w:rsidR="00052724">
        <w:rPr>
          <w:lang w:eastAsia="en-US" w:bidi="bn-BD"/>
        </w:rPr>
        <w:t xml:space="preserve">CRs </w:t>
      </w:r>
      <w:r w:rsidR="002B6D0D">
        <w:rPr>
          <w:lang w:eastAsia="en-US" w:bidi="bn-BD"/>
        </w:rPr>
        <w:t xml:space="preserve">have been </w:t>
      </w:r>
      <w:r w:rsidR="00052724">
        <w:rPr>
          <w:lang w:eastAsia="en-US" w:bidi="bn-BD"/>
        </w:rPr>
        <w:t>agreed</w:t>
      </w:r>
      <w:r w:rsidR="003A018D">
        <w:rPr>
          <w:lang w:eastAsia="en-US" w:bidi="bn-BD"/>
        </w:rPr>
        <w:t xml:space="preserve"> </w:t>
      </w:r>
      <w:r w:rsidR="003A018D" w:rsidRPr="003A018D">
        <w:rPr>
          <w:lang w:eastAsia="en-US" w:bidi="bn-BD"/>
        </w:rPr>
        <w:t>during 5GJA#15 to be included (subject to normal NG-level process) in the next version of GSMA PRD NG.116 to be published in Q2 2021.</w:t>
      </w:r>
      <w:r w:rsidR="002B6D0D">
        <w:rPr>
          <w:lang w:eastAsia="en-US" w:bidi="bn-BD"/>
        </w:rPr>
        <w:t xml:space="preserve"> </w:t>
      </w:r>
      <w:r w:rsidR="002B6D0D" w:rsidRPr="002B6D0D">
        <w:rPr>
          <w:lang w:eastAsia="en-US" w:bidi="bn-BD"/>
        </w:rPr>
        <w:t>T</w:t>
      </w:r>
      <w:r w:rsidR="002B6D0D" w:rsidRPr="00D2615B">
        <w:t>he CRs</w:t>
      </w:r>
      <w:r w:rsidR="002B6D0D" w:rsidRPr="002B6D0D">
        <w:t xml:space="preserve"> </w:t>
      </w:r>
      <w:r w:rsidR="002B6D0D" w:rsidRPr="00D2615B">
        <w:t xml:space="preserve">define a service category parameter for certain attributes. The service category </w:t>
      </w:r>
      <w:r w:rsidR="00D2615B">
        <w:t>is introduced</w:t>
      </w:r>
      <w:r w:rsidR="002B6D0D" w:rsidRPr="00D2615B">
        <w:t xml:space="preserve"> so that </w:t>
      </w:r>
      <w:r w:rsidR="00052724" w:rsidRPr="002B6D0D">
        <w:rPr>
          <w:lang w:eastAsia="en-US" w:bidi="bn-BD"/>
        </w:rPr>
        <w:t>a single slice can support different per UE behaviour depending on which service category the UE is associated with</w:t>
      </w:r>
      <w:r w:rsidR="002B6D0D">
        <w:rPr>
          <w:lang w:eastAsia="en-US" w:bidi="bn-BD"/>
        </w:rPr>
        <w:t xml:space="preserve"> for these specific attributes</w:t>
      </w:r>
      <w:r w:rsidR="003D6CB7">
        <w:rPr>
          <w:lang w:eastAsia="en-US" w:bidi="bn-BD"/>
        </w:rPr>
        <w:t xml:space="preserve">. </w:t>
      </w:r>
    </w:p>
    <w:bookmarkEnd w:id="3"/>
    <w:p w14:paraId="43ED0F1B" w14:textId="6EFD3392" w:rsidR="003F56A0" w:rsidRPr="00A77C2F" w:rsidRDefault="003F56A0" w:rsidP="0026599A">
      <w:pPr>
        <w:pStyle w:val="Heading1"/>
        <w:ind w:left="431" w:hanging="431"/>
        <w:jc w:val="both"/>
      </w:pPr>
      <w:r w:rsidRPr="00A77C2F">
        <w:rPr>
          <w:rFonts w:eastAsia="Times New Roman"/>
        </w:rPr>
        <w:t>ACTION</w:t>
      </w:r>
      <w:r w:rsidR="00866B97" w:rsidRPr="00A77C2F">
        <w:rPr>
          <w:rFonts w:eastAsia="Times New Roman"/>
        </w:rPr>
        <w:t>S</w:t>
      </w:r>
    </w:p>
    <w:p w14:paraId="125F3274" w14:textId="5479962F" w:rsidR="00AD4C77" w:rsidRDefault="00354608" w:rsidP="00AD4C77">
      <w:pPr>
        <w:pStyle w:val="NormalParagraph"/>
        <w:jc w:val="both"/>
        <w:rPr>
          <w:rFonts w:eastAsia="MS Mincho"/>
          <w:b/>
          <w:lang w:eastAsia="ja-JP"/>
        </w:rPr>
      </w:pPr>
      <w:r>
        <w:rPr>
          <w:lang w:eastAsia="en-US" w:bidi="bn-BD"/>
        </w:rPr>
        <w:t>GSMA 5GJA</w:t>
      </w:r>
      <w:r w:rsidRPr="00742DCC">
        <w:rPr>
          <w:lang w:eastAsia="en-US" w:bidi="bn-BD"/>
        </w:rPr>
        <w:t xml:space="preserve"> </w:t>
      </w:r>
      <w:r w:rsidR="000B40F7">
        <w:rPr>
          <w:lang w:eastAsia="en-US" w:bidi="bn-BD"/>
        </w:rPr>
        <w:t>kindly asks</w:t>
      </w:r>
      <w:r w:rsidRPr="00742DCC">
        <w:rPr>
          <w:lang w:eastAsia="en-US" w:bidi="bn-BD"/>
        </w:rPr>
        <w:t xml:space="preserve"> 3GPP SA2</w:t>
      </w:r>
      <w:r w:rsidR="005A635C">
        <w:rPr>
          <w:lang w:eastAsia="en-US" w:bidi="bn-BD"/>
        </w:rPr>
        <w:t xml:space="preserve"> &amp; </w:t>
      </w:r>
      <w:r w:rsidR="00681264">
        <w:rPr>
          <w:lang w:eastAsia="en-US" w:bidi="bn-BD"/>
        </w:rPr>
        <w:t>SA5 to take</w:t>
      </w:r>
      <w:r w:rsidRPr="00742DCC">
        <w:rPr>
          <w:lang w:eastAsia="en-US" w:bidi="bn-BD"/>
        </w:rPr>
        <w:t xml:space="preserve"> this information into account</w:t>
      </w:r>
      <w:r>
        <w:rPr>
          <w:lang w:eastAsia="en-US" w:bidi="bn-BD"/>
        </w:rPr>
        <w:t xml:space="preserve">. </w:t>
      </w:r>
    </w:p>
    <w:p w14:paraId="3E522000" w14:textId="052FB5D4" w:rsidR="004E1DBE" w:rsidRPr="00A77C2F" w:rsidRDefault="004E1DBE" w:rsidP="004E1DBE">
      <w:pPr>
        <w:pStyle w:val="NormalParagraph"/>
        <w:outlineLvl w:val="0"/>
        <w:rPr>
          <w:rFonts w:eastAsia="MS Mincho"/>
          <w:b/>
          <w:lang w:eastAsia="ja-JP"/>
        </w:rPr>
      </w:pPr>
      <w:r w:rsidRPr="00A77C2F">
        <w:rPr>
          <w:rFonts w:eastAsia="MS Mincho"/>
          <w:b/>
          <w:lang w:eastAsia="ja-JP"/>
        </w:rPr>
        <w:t>NEXT MEETING</w:t>
      </w:r>
      <w:r w:rsidR="00AD629D" w:rsidRPr="00A77C2F">
        <w:rPr>
          <w:rFonts w:eastAsia="MS Mincho"/>
          <w:b/>
          <w:lang w:eastAsia="ja-JP"/>
        </w:rPr>
        <w:t>S</w:t>
      </w:r>
    </w:p>
    <w:p w14:paraId="50147F72" w14:textId="581BF1C4" w:rsidR="00F95480" w:rsidRDefault="00F95480" w:rsidP="00F95480">
      <w:pPr>
        <w:pStyle w:val="NormalParagraph"/>
        <w:rPr>
          <w:rFonts w:eastAsia="MS Mincho"/>
          <w:lang w:eastAsia="ja-JP"/>
        </w:rPr>
      </w:pPr>
      <w:bookmarkStart w:id="4" w:name="_Hlk8222628"/>
      <w:r w:rsidRPr="00A77C2F">
        <w:rPr>
          <w:rFonts w:eastAsia="MS Mincho"/>
          <w:lang w:eastAsia="ja-JP"/>
        </w:rPr>
        <w:t>5GJA#</w:t>
      </w:r>
      <w:r>
        <w:rPr>
          <w:rFonts w:eastAsia="MS Mincho"/>
          <w:lang w:eastAsia="ja-JP"/>
        </w:rPr>
        <w:t>1</w:t>
      </w:r>
      <w:r w:rsidR="00052724">
        <w:rPr>
          <w:rFonts w:eastAsia="MS Mincho"/>
          <w:lang w:eastAsia="ja-JP"/>
        </w:rPr>
        <w:t>6</w:t>
      </w:r>
      <w:r w:rsidRPr="00A77C2F">
        <w:rPr>
          <w:rFonts w:eastAsia="MS Mincho"/>
          <w:lang w:eastAsia="ja-JP"/>
        </w:rPr>
        <w:tab/>
      </w:r>
      <w:r w:rsidR="00D2615B">
        <w:rPr>
          <w:rFonts w:eastAsia="MS Mincho"/>
          <w:lang w:eastAsia="ja-JP"/>
        </w:rPr>
        <w:t>13 April</w:t>
      </w:r>
      <w:r w:rsidR="00052724">
        <w:rPr>
          <w:rFonts w:eastAsia="MS Mincho"/>
          <w:lang w:eastAsia="ja-JP"/>
        </w:rPr>
        <w:t xml:space="preserve"> 2021</w:t>
      </w:r>
    </w:p>
    <w:p w14:paraId="4B7E872C" w14:textId="77777777" w:rsidR="00F95480" w:rsidRPr="00A77C2F" w:rsidRDefault="00F95480" w:rsidP="00B11275">
      <w:pPr>
        <w:pStyle w:val="NormalParagraph"/>
        <w:rPr>
          <w:rFonts w:eastAsia="MS Mincho"/>
          <w:lang w:eastAsia="ja-JP"/>
        </w:rPr>
      </w:pPr>
    </w:p>
    <w:p w14:paraId="3C20175A" w14:textId="77777777" w:rsidR="00B11275" w:rsidRPr="00A77C2F" w:rsidRDefault="00B11275" w:rsidP="00AB6D52">
      <w:pPr>
        <w:pStyle w:val="NormalParagraph"/>
        <w:rPr>
          <w:rFonts w:eastAsia="MS Mincho"/>
          <w:lang w:eastAsia="ja-JP"/>
        </w:rPr>
      </w:pPr>
    </w:p>
    <w:bookmarkEnd w:id="4"/>
    <w:p w14:paraId="38F45BEA" w14:textId="77777777" w:rsidR="004E1DBE" w:rsidRPr="00A77C2F" w:rsidRDefault="004E1DBE" w:rsidP="003F56A0">
      <w:pPr>
        <w:pStyle w:val="NormalParagraph"/>
        <w:rPr>
          <w:lang w:eastAsia="en-US" w:bidi="bn-BD"/>
        </w:rPr>
      </w:pPr>
    </w:p>
    <w:sectPr w:rsidR="004E1DBE" w:rsidRPr="00A77C2F" w:rsidSect="007D4437">
      <w:headerReference w:type="even" r:id="rId17"/>
      <w:headerReference w:type="default" r:id="rId18"/>
      <w:footerReference w:type="default" r:id="rId19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7B250D" w14:textId="77777777" w:rsidR="00797BFF" w:rsidRDefault="00797BFF">
      <w:r>
        <w:separator/>
      </w:r>
    </w:p>
    <w:p w14:paraId="4F4932EC" w14:textId="77777777" w:rsidR="00797BFF" w:rsidRDefault="00797BFF"/>
    <w:p w14:paraId="46336159" w14:textId="77777777" w:rsidR="00797BFF" w:rsidRDefault="00797BFF"/>
    <w:p w14:paraId="3C2A7676" w14:textId="77777777" w:rsidR="00797BFF" w:rsidRDefault="00797BFF"/>
    <w:p w14:paraId="440F729F" w14:textId="77777777" w:rsidR="00797BFF" w:rsidRDefault="00797BFF"/>
    <w:p w14:paraId="1FAD0ADD" w14:textId="77777777" w:rsidR="00797BFF" w:rsidRDefault="00797BFF"/>
    <w:p w14:paraId="4C86969A" w14:textId="77777777" w:rsidR="00797BFF" w:rsidRDefault="00797BFF"/>
    <w:p w14:paraId="624C7560" w14:textId="77777777" w:rsidR="00797BFF" w:rsidRDefault="00797BFF"/>
    <w:p w14:paraId="2A3FBF24" w14:textId="77777777" w:rsidR="00797BFF" w:rsidRDefault="00797BFF"/>
  </w:endnote>
  <w:endnote w:type="continuationSeparator" w:id="0">
    <w:p w14:paraId="5EB3787A" w14:textId="77777777" w:rsidR="00797BFF" w:rsidRDefault="00797BFF">
      <w:r>
        <w:continuationSeparator/>
      </w:r>
    </w:p>
    <w:p w14:paraId="2621DC07" w14:textId="77777777" w:rsidR="00797BFF" w:rsidRDefault="00797BFF"/>
    <w:p w14:paraId="7C02CE1C" w14:textId="77777777" w:rsidR="00797BFF" w:rsidRDefault="00797BFF"/>
    <w:p w14:paraId="12A9F2A6" w14:textId="77777777" w:rsidR="00797BFF" w:rsidRDefault="00797BFF"/>
    <w:p w14:paraId="1CCE8221" w14:textId="77777777" w:rsidR="00797BFF" w:rsidRDefault="00797BFF"/>
    <w:p w14:paraId="3962EBD4" w14:textId="77777777" w:rsidR="00797BFF" w:rsidRDefault="00797BFF"/>
    <w:p w14:paraId="22FDF491" w14:textId="77777777" w:rsidR="00797BFF" w:rsidRDefault="00797BFF"/>
    <w:p w14:paraId="039C1C45" w14:textId="77777777" w:rsidR="00797BFF" w:rsidRDefault="00797BFF"/>
    <w:p w14:paraId="16F54262" w14:textId="77777777" w:rsidR="00797BFF" w:rsidRDefault="00797B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21815A" w14:textId="73F07B82" w:rsidR="0013131A" w:rsidRDefault="0013131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B6C1736" w14:textId="77777777" w:rsidR="0013131A" w:rsidRDefault="0013131A" w:rsidP="00DB7D27">
    <w:pPr>
      <w:ind w:left="-851"/>
      <w:rPr>
        <w:i/>
        <w:sz w:val="20"/>
      </w:rPr>
    </w:pPr>
  </w:p>
  <w:p w14:paraId="0CC35154" w14:textId="77777777" w:rsidR="0013131A" w:rsidRPr="00DB7D27" w:rsidRDefault="0013131A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29B911" w14:textId="77777777" w:rsidR="00797BFF" w:rsidRDefault="00797BFF">
      <w:r>
        <w:separator/>
      </w:r>
    </w:p>
    <w:p w14:paraId="06AD89A3" w14:textId="77777777" w:rsidR="00797BFF" w:rsidRDefault="00797BFF"/>
    <w:p w14:paraId="4A85D821" w14:textId="77777777" w:rsidR="00797BFF" w:rsidRDefault="00797BFF"/>
    <w:p w14:paraId="0BC14062" w14:textId="77777777" w:rsidR="00797BFF" w:rsidRDefault="00797BFF"/>
    <w:p w14:paraId="0FCFB3A4" w14:textId="77777777" w:rsidR="00797BFF" w:rsidRDefault="00797BFF"/>
    <w:p w14:paraId="2E2B4B5C" w14:textId="77777777" w:rsidR="00797BFF" w:rsidRDefault="00797BFF"/>
    <w:p w14:paraId="4DF6C56A" w14:textId="77777777" w:rsidR="00797BFF" w:rsidRDefault="00797BFF"/>
    <w:p w14:paraId="0F0047CE" w14:textId="77777777" w:rsidR="00797BFF" w:rsidRDefault="00797BFF"/>
    <w:p w14:paraId="18CF6A94" w14:textId="77777777" w:rsidR="00797BFF" w:rsidRDefault="00797BFF"/>
  </w:footnote>
  <w:footnote w:type="continuationSeparator" w:id="0">
    <w:p w14:paraId="55E81755" w14:textId="77777777" w:rsidR="00797BFF" w:rsidRDefault="00797BFF">
      <w:r>
        <w:continuationSeparator/>
      </w:r>
    </w:p>
    <w:p w14:paraId="43D4020D" w14:textId="77777777" w:rsidR="00797BFF" w:rsidRDefault="00797BFF"/>
    <w:p w14:paraId="375F9553" w14:textId="77777777" w:rsidR="00797BFF" w:rsidRDefault="00797BFF"/>
    <w:p w14:paraId="68F05A81" w14:textId="77777777" w:rsidR="00797BFF" w:rsidRDefault="00797BFF"/>
    <w:p w14:paraId="67CD0065" w14:textId="77777777" w:rsidR="00797BFF" w:rsidRDefault="00797BFF"/>
    <w:p w14:paraId="3E95145C" w14:textId="77777777" w:rsidR="00797BFF" w:rsidRDefault="00797BFF"/>
    <w:p w14:paraId="783AD5F3" w14:textId="77777777" w:rsidR="00797BFF" w:rsidRDefault="00797BFF"/>
    <w:p w14:paraId="042EC4E4" w14:textId="77777777" w:rsidR="00797BFF" w:rsidRDefault="00797BFF"/>
    <w:p w14:paraId="11440AD0" w14:textId="77777777" w:rsidR="00797BFF" w:rsidRDefault="00797B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3AECB0" w14:textId="77777777" w:rsidR="0013131A" w:rsidRDefault="0013131A">
    <w:pPr>
      <w:pStyle w:val="Header"/>
    </w:pPr>
  </w:p>
  <w:p w14:paraId="4E970DE7" w14:textId="77777777" w:rsidR="0013131A" w:rsidRDefault="0013131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C81C8" w14:textId="77777777" w:rsidR="0013131A" w:rsidRPr="00F04B04" w:rsidRDefault="0013131A" w:rsidP="0060180A">
    <w:pPr>
      <w:pStyle w:val="Header"/>
    </w:pPr>
  </w:p>
  <w:p w14:paraId="4A6BCBAB" w14:textId="77777777" w:rsidR="0013131A" w:rsidRDefault="0013131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0705AF"/>
    <w:multiLevelType w:val="hybridMultilevel"/>
    <w:tmpl w:val="76FE6D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ABE5566"/>
    <w:multiLevelType w:val="hybridMultilevel"/>
    <w:tmpl w:val="DB644068"/>
    <w:lvl w:ilvl="0" w:tplc="40BE4A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C7D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BC51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4D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DAAA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66F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CBD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681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94C0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5963D0E"/>
    <w:multiLevelType w:val="hybridMultilevel"/>
    <w:tmpl w:val="AA7497E8"/>
    <w:lvl w:ilvl="0" w:tplc="1C204894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1" w15:restartNumberingAfterBreak="0">
    <w:nsid w:val="283123E7"/>
    <w:multiLevelType w:val="multilevel"/>
    <w:tmpl w:val="7B2CD562"/>
    <w:numStyleLink w:val="ListNumbers"/>
  </w:abstractNum>
  <w:abstractNum w:abstractNumId="12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3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5E1086"/>
    <w:multiLevelType w:val="multilevel"/>
    <w:tmpl w:val="8C0C4AFC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EB3E78"/>
    <w:multiLevelType w:val="hybridMultilevel"/>
    <w:tmpl w:val="8C32BD24"/>
    <w:lvl w:ilvl="0" w:tplc="B4A48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720F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25D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0FA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C029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5262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494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700C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A688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5D120E9"/>
    <w:multiLevelType w:val="hybridMultilevel"/>
    <w:tmpl w:val="B38231B4"/>
    <w:lvl w:ilvl="0" w:tplc="5322CD26">
      <w:numFmt w:val="bullet"/>
      <w:lvlText w:val="-"/>
      <w:lvlJc w:val="left"/>
      <w:pPr>
        <w:ind w:left="468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9" w15:restartNumberingAfterBreak="0">
    <w:nsid w:val="4EA42A42"/>
    <w:multiLevelType w:val="hybridMultilevel"/>
    <w:tmpl w:val="E3B8BE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C55B0A"/>
    <w:multiLevelType w:val="hybridMultilevel"/>
    <w:tmpl w:val="A1827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3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B011199"/>
    <w:multiLevelType w:val="hybridMultilevel"/>
    <w:tmpl w:val="B7A6E4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0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7A4F6A"/>
    <w:multiLevelType w:val="hybridMultilevel"/>
    <w:tmpl w:val="127A5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856C8C"/>
    <w:multiLevelType w:val="hybridMultilevel"/>
    <w:tmpl w:val="5E2A0F4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7FD7D40"/>
    <w:multiLevelType w:val="hybridMultilevel"/>
    <w:tmpl w:val="981CD4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4B39C1"/>
    <w:multiLevelType w:val="hybridMultilevel"/>
    <w:tmpl w:val="C4FEC10C"/>
    <w:lvl w:ilvl="0" w:tplc="85906E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46E3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28D1F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A614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2BC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8002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E7B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4EC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036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3"/>
  </w:num>
  <w:num w:numId="3">
    <w:abstractNumId w:val="12"/>
  </w:num>
  <w:num w:numId="4">
    <w:abstractNumId w:val="7"/>
  </w:num>
  <w:num w:numId="5">
    <w:abstractNumId w:val="3"/>
  </w:num>
  <w:num w:numId="6">
    <w:abstractNumId w:val="4"/>
  </w:num>
  <w:num w:numId="7">
    <w:abstractNumId w:val="24"/>
  </w:num>
  <w:num w:numId="8">
    <w:abstractNumId w:val="27"/>
  </w:num>
  <w:num w:numId="9">
    <w:abstractNumId w:val="14"/>
  </w:num>
  <w:num w:numId="10">
    <w:abstractNumId w:val="5"/>
  </w:num>
  <w:num w:numId="11">
    <w:abstractNumId w:val="1"/>
  </w:num>
  <w:num w:numId="12">
    <w:abstractNumId w:val="28"/>
  </w:num>
  <w:num w:numId="13">
    <w:abstractNumId w:val="9"/>
  </w:num>
  <w:num w:numId="14">
    <w:abstractNumId w:val="22"/>
  </w:num>
  <w:num w:numId="15">
    <w:abstractNumId w:val="10"/>
  </w:num>
  <w:num w:numId="16">
    <w:abstractNumId w:val="16"/>
  </w:num>
  <w:num w:numId="17">
    <w:abstractNumId w:val="23"/>
  </w:num>
  <w:num w:numId="18">
    <w:abstractNumId w:val="15"/>
  </w:num>
  <w:num w:numId="19">
    <w:abstractNumId w:val="11"/>
  </w:num>
  <w:num w:numId="20">
    <w:abstractNumId w:val="26"/>
  </w:num>
  <w:num w:numId="21">
    <w:abstractNumId w:val="18"/>
  </w:num>
  <w:num w:numId="22">
    <w:abstractNumId w:val="17"/>
  </w:num>
  <w:num w:numId="23">
    <w:abstractNumId w:val="32"/>
  </w:num>
  <w:num w:numId="24">
    <w:abstractNumId w:val="34"/>
  </w:num>
  <w:num w:numId="25">
    <w:abstractNumId w:val="33"/>
  </w:num>
  <w:num w:numId="26">
    <w:abstractNumId w:val="30"/>
  </w:num>
  <w:num w:numId="27">
    <w:abstractNumId w:val="20"/>
  </w:num>
  <w:num w:numId="28">
    <w:abstractNumId w:val="19"/>
  </w:num>
  <w:num w:numId="29">
    <w:abstractNumId w:val="6"/>
  </w:num>
  <w:num w:numId="30">
    <w:abstractNumId w:val="31"/>
  </w:num>
  <w:num w:numId="31">
    <w:abstractNumId w:val="8"/>
  </w:num>
  <w:num w:numId="32">
    <w:abstractNumId w:val="2"/>
  </w:num>
  <w:num w:numId="33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2C3F"/>
    <w:rsid w:val="0003505E"/>
    <w:rsid w:val="00036FC0"/>
    <w:rsid w:val="00037C58"/>
    <w:rsid w:val="000402BE"/>
    <w:rsid w:val="00045075"/>
    <w:rsid w:val="000460CB"/>
    <w:rsid w:val="00052724"/>
    <w:rsid w:val="00055694"/>
    <w:rsid w:val="0005647E"/>
    <w:rsid w:val="00063282"/>
    <w:rsid w:val="00063E5A"/>
    <w:rsid w:val="00066533"/>
    <w:rsid w:val="00066559"/>
    <w:rsid w:val="000715C8"/>
    <w:rsid w:val="00072292"/>
    <w:rsid w:val="00072B4A"/>
    <w:rsid w:val="00081411"/>
    <w:rsid w:val="00081BE1"/>
    <w:rsid w:val="0008722D"/>
    <w:rsid w:val="00087A42"/>
    <w:rsid w:val="00090084"/>
    <w:rsid w:val="000906B1"/>
    <w:rsid w:val="00093416"/>
    <w:rsid w:val="000942E4"/>
    <w:rsid w:val="00096622"/>
    <w:rsid w:val="00097FBD"/>
    <w:rsid w:val="000A1E09"/>
    <w:rsid w:val="000A3B37"/>
    <w:rsid w:val="000A3CD4"/>
    <w:rsid w:val="000A7FB4"/>
    <w:rsid w:val="000B14A9"/>
    <w:rsid w:val="000B40F7"/>
    <w:rsid w:val="000C07CC"/>
    <w:rsid w:val="000C0D1D"/>
    <w:rsid w:val="000C15F2"/>
    <w:rsid w:val="000C408B"/>
    <w:rsid w:val="000D2394"/>
    <w:rsid w:val="000D2BDB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47C1"/>
    <w:rsid w:val="000F5151"/>
    <w:rsid w:val="000F6BF7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00AC"/>
    <w:rsid w:val="0013131A"/>
    <w:rsid w:val="00133251"/>
    <w:rsid w:val="00133E60"/>
    <w:rsid w:val="00141CF3"/>
    <w:rsid w:val="0014239B"/>
    <w:rsid w:val="00143486"/>
    <w:rsid w:val="00145D0E"/>
    <w:rsid w:val="001509BB"/>
    <w:rsid w:val="00151873"/>
    <w:rsid w:val="00152851"/>
    <w:rsid w:val="00153D4B"/>
    <w:rsid w:val="00156380"/>
    <w:rsid w:val="00156930"/>
    <w:rsid w:val="00157170"/>
    <w:rsid w:val="0016171C"/>
    <w:rsid w:val="001637A1"/>
    <w:rsid w:val="00170D84"/>
    <w:rsid w:val="00172F4A"/>
    <w:rsid w:val="00175268"/>
    <w:rsid w:val="0017570C"/>
    <w:rsid w:val="00176724"/>
    <w:rsid w:val="0017759E"/>
    <w:rsid w:val="00180EEC"/>
    <w:rsid w:val="00181965"/>
    <w:rsid w:val="001847E6"/>
    <w:rsid w:val="001911E2"/>
    <w:rsid w:val="00193F0A"/>
    <w:rsid w:val="00193F85"/>
    <w:rsid w:val="001942C3"/>
    <w:rsid w:val="001964EB"/>
    <w:rsid w:val="00197486"/>
    <w:rsid w:val="001A1A81"/>
    <w:rsid w:val="001A1AA1"/>
    <w:rsid w:val="001A1D70"/>
    <w:rsid w:val="001A73DB"/>
    <w:rsid w:val="001B18AC"/>
    <w:rsid w:val="001B4538"/>
    <w:rsid w:val="001B541A"/>
    <w:rsid w:val="001C1435"/>
    <w:rsid w:val="001C1B47"/>
    <w:rsid w:val="001C2AF0"/>
    <w:rsid w:val="001C5EDF"/>
    <w:rsid w:val="001C68D1"/>
    <w:rsid w:val="001C7F66"/>
    <w:rsid w:val="001D2BCD"/>
    <w:rsid w:val="001D2EF4"/>
    <w:rsid w:val="001D59D4"/>
    <w:rsid w:val="001E0776"/>
    <w:rsid w:val="001E0A44"/>
    <w:rsid w:val="001E44C9"/>
    <w:rsid w:val="001E608E"/>
    <w:rsid w:val="001E783B"/>
    <w:rsid w:val="001F0675"/>
    <w:rsid w:val="001F0B8D"/>
    <w:rsid w:val="00204C43"/>
    <w:rsid w:val="0020505F"/>
    <w:rsid w:val="0020565C"/>
    <w:rsid w:val="00206D44"/>
    <w:rsid w:val="00215EB0"/>
    <w:rsid w:val="002170FB"/>
    <w:rsid w:val="002200FE"/>
    <w:rsid w:val="00220490"/>
    <w:rsid w:val="002209D0"/>
    <w:rsid w:val="0022182E"/>
    <w:rsid w:val="00222802"/>
    <w:rsid w:val="0022295E"/>
    <w:rsid w:val="0022369D"/>
    <w:rsid w:val="00224C95"/>
    <w:rsid w:val="002336AC"/>
    <w:rsid w:val="00244438"/>
    <w:rsid w:val="002477F9"/>
    <w:rsid w:val="00247C9B"/>
    <w:rsid w:val="00250212"/>
    <w:rsid w:val="00251E86"/>
    <w:rsid w:val="002530B6"/>
    <w:rsid w:val="00257BC3"/>
    <w:rsid w:val="00261762"/>
    <w:rsid w:val="0026599A"/>
    <w:rsid w:val="00267AAC"/>
    <w:rsid w:val="00271AC4"/>
    <w:rsid w:val="00272037"/>
    <w:rsid w:val="00273287"/>
    <w:rsid w:val="00274694"/>
    <w:rsid w:val="00277BE3"/>
    <w:rsid w:val="002828FC"/>
    <w:rsid w:val="00290C5D"/>
    <w:rsid w:val="00292D1F"/>
    <w:rsid w:val="0029433A"/>
    <w:rsid w:val="00294383"/>
    <w:rsid w:val="00295BF3"/>
    <w:rsid w:val="002A3ECB"/>
    <w:rsid w:val="002A71B3"/>
    <w:rsid w:val="002A7EF7"/>
    <w:rsid w:val="002B07A0"/>
    <w:rsid w:val="002B318F"/>
    <w:rsid w:val="002B6D0D"/>
    <w:rsid w:val="002B72E2"/>
    <w:rsid w:val="002B79EF"/>
    <w:rsid w:val="002C07FD"/>
    <w:rsid w:val="002C0B79"/>
    <w:rsid w:val="002C6317"/>
    <w:rsid w:val="002C6CA9"/>
    <w:rsid w:val="002C7516"/>
    <w:rsid w:val="002D05F9"/>
    <w:rsid w:val="002D1FA7"/>
    <w:rsid w:val="002D2A85"/>
    <w:rsid w:val="002D2E4B"/>
    <w:rsid w:val="002D38F0"/>
    <w:rsid w:val="002E0473"/>
    <w:rsid w:val="002E25E7"/>
    <w:rsid w:val="002E2CC1"/>
    <w:rsid w:val="002E5F10"/>
    <w:rsid w:val="002F1E10"/>
    <w:rsid w:val="002F350A"/>
    <w:rsid w:val="00304A60"/>
    <w:rsid w:val="00311DC4"/>
    <w:rsid w:val="00315FBE"/>
    <w:rsid w:val="00317475"/>
    <w:rsid w:val="003229E2"/>
    <w:rsid w:val="003238E4"/>
    <w:rsid w:val="00324EB0"/>
    <w:rsid w:val="00327828"/>
    <w:rsid w:val="003411C5"/>
    <w:rsid w:val="00343311"/>
    <w:rsid w:val="00345C3B"/>
    <w:rsid w:val="00345D7E"/>
    <w:rsid w:val="00347ECA"/>
    <w:rsid w:val="0035026E"/>
    <w:rsid w:val="00350B36"/>
    <w:rsid w:val="00351258"/>
    <w:rsid w:val="00353971"/>
    <w:rsid w:val="00354608"/>
    <w:rsid w:val="0035746E"/>
    <w:rsid w:val="00360230"/>
    <w:rsid w:val="00360D05"/>
    <w:rsid w:val="00373511"/>
    <w:rsid w:val="003747F2"/>
    <w:rsid w:val="00376F0E"/>
    <w:rsid w:val="003819F5"/>
    <w:rsid w:val="0038280F"/>
    <w:rsid w:val="00390429"/>
    <w:rsid w:val="00391C81"/>
    <w:rsid w:val="00391FF9"/>
    <w:rsid w:val="00392254"/>
    <w:rsid w:val="0039334D"/>
    <w:rsid w:val="003942AA"/>
    <w:rsid w:val="00397FB9"/>
    <w:rsid w:val="003A018D"/>
    <w:rsid w:val="003A1D24"/>
    <w:rsid w:val="003A4374"/>
    <w:rsid w:val="003A4AD5"/>
    <w:rsid w:val="003A4EFB"/>
    <w:rsid w:val="003A7A59"/>
    <w:rsid w:val="003B1ED3"/>
    <w:rsid w:val="003B22EF"/>
    <w:rsid w:val="003B32F9"/>
    <w:rsid w:val="003B348E"/>
    <w:rsid w:val="003B68E8"/>
    <w:rsid w:val="003C19C7"/>
    <w:rsid w:val="003C233A"/>
    <w:rsid w:val="003C56CC"/>
    <w:rsid w:val="003C68D6"/>
    <w:rsid w:val="003C7E41"/>
    <w:rsid w:val="003D320C"/>
    <w:rsid w:val="003D377B"/>
    <w:rsid w:val="003D5959"/>
    <w:rsid w:val="003D6CB7"/>
    <w:rsid w:val="003E3023"/>
    <w:rsid w:val="003E54CB"/>
    <w:rsid w:val="003E54FF"/>
    <w:rsid w:val="003E6887"/>
    <w:rsid w:val="003E6CE2"/>
    <w:rsid w:val="003F351B"/>
    <w:rsid w:val="003F45A7"/>
    <w:rsid w:val="003F501A"/>
    <w:rsid w:val="003F56A0"/>
    <w:rsid w:val="003F5817"/>
    <w:rsid w:val="003F70BB"/>
    <w:rsid w:val="003F7AAD"/>
    <w:rsid w:val="0040026D"/>
    <w:rsid w:val="00400663"/>
    <w:rsid w:val="004006A9"/>
    <w:rsid w:val="0040764C"/>
    <w:rsid w:val="00410CD0"/>
    <w:rsid w:val="00411204"/>
    <w:rsid w:val="00412D4C"/>
    <w:rsid w:val="004178E6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26B"/>
    <w:rsid w:val="0042734E"/>
    <w:rsid w:val="00427C9C"/>
    <w:rsid w:val="00427F37"/>
    <w:rsid w:val="0043107D"/>
    <w:rsid w:val="00431953"/>
    <w:rsid w:val="00431AC3"/>
    <w:rsid w:val="00434B0A"/>
    <w:rsid w:val="0043532C"/>
    <w:rsid w:val="004359E0"/>
    <w:rsid w:val="00435D4B"/>
    <w:rsid w:val="00435E9D"/>
    <w:rsid w:val="00440055"/>
    <w:rsid w:val="004425A0"/>
    <w:rsid w:val="004464B9"/>
    <w:rsid w:val="004505A3"/>
    <w:rsid w:val="00450A7F"/>
    <w:rsid w:val="00451D8F"/>
    <w:rsid w:val="00452D5C"/>
    <w:rsid w:val="00455B05"/>
    <w:rsid w:val="00457119"/>
    <w:rsid w:val="00457B79"/>
    <w:rsid w:val="00461F2F"/>
    <w:rsid w:val="00471C05"/>
    <w:rsid w:val="0047353D"/>
    <w:rsid w:val="00474748"/>
    <w:rsid w:val="004757A4"/>
    <w:rsid w:val="00476BDC"/>
    <w:rsid w:val="00480114"/>
    <w:rsid w:val="00480D70"/>
    <w:rsid w:val="00482E20"/>
    <w:rsid w:val="004848FC"/>
    <w:rsid w:val="004848FE"/>
    <w:rsid w:val="00486AB3"/>
    <w:rsid w:val="004904AB"/>
    <w:rsid w:val="004A36F8"/>
    <w:rsid w:val="004A3D2D"/>
    <w:rsid w:val="004B10BD"/>
    <w:rsid w:val="004B175F"/>
    <w:rsid w:val="004B215E"/>
    <w:rsid w:val="004B313B"/>
    <w:rsid w:val="004B6D7F"/>
    <w:rsid w:val="004B7996"/>
    <w:rsid w:val="004C06BC"/>
    <w:rsid w:val="004C182F"/>
    <w:rsid w:val="004C2301"/>
    <w:rsid w:val="004C2AFF"/>
    <w:rsid w:val="004C4E67"/>
    <w:rsid w:val="004D4410"/>
    <w:rsid w:val="004D63CA"/>
    <w:rsid w:val="004E1DBE"/>
    <w:rsid w:val="004E3639"/>
    <w:rsid w:val="004E3FA1"/>
    <w:rsid w:val="004E7764"/>
    <w:rsid w:val="004F1D1F"/>
    <w:rsid w:val="004F2730"/>
    <w:rsid w:val="004F667D"/>
    <w:rsid w:val="004F7C9F"/>
    <w:rsid w:val="00501C72"/>
    <w:rsid w:val="00505FC3"/>
    <w:rsid w:val="005063BA"/>
    <w:rsid w:val="005072B0"/>
    <w:rsid w:val="00507377"/>
    <w:rsid w:val="00515500"/>
    <w:rsid w:val="005200E4"/>
    <w:rsid w:val="00521626"/>
    <w:rsid w:val="00526034"/>
    <w:rsid w:val="0052752C"/>
    <w:rsid w:val="005343AE"/>
    <w:rsid w:val="00535946"/>
    <w:rsid w:val="00535B87"/>
    <w:rsid w:val="00537187"/>
    <w:rsid w:val="00537556"/>
    <w:rsid w:val="00537934"/>
    <w:rsid w:val="00537BE2"/>
    <w:rsid w:val="0054120A"/>
    <w:rsid w:val="00543DE5"/>
    <w:rsid w:val="0054606E"/>
    <w:rsid w:val="00553927"/>
    <w:rsid w:val="00554BF1"/>
    <w:rsid w:val="00561165"/>
    <w:rsid w:val="00561C02"/>
    <w:rsid w:val="00562461"/>
    <w:rsid w:val="005636AF"/>
    <w:rsid w:val="00563F39"/>
    <w:rsid w:val="00564A9D"/>
    <w:rsid w:val="00567916"/>
    <w:rsid w:val="00570F0F"/>
    <w:rsid w:val="005713DD"/>
    <w:rsid w:val="00572A28"/>
    <w:rsid w:val="00573499"/>
    <w:rsid w:val="00573E05"/>
    <w:rsid w:val="0058060A"/>
    <w:rsid w:val="005809FB"/>
    <w:rsid w:val="0058361C"/>
    <w:rsid w:val="0058440F"/>
    <w:rsid w:val="00594FD7"/>
    <w:rsid w:val="00595A57"/>
    <w:rsid w:val="00597597"/>
    <w:rsid w:val="005A1EC3"/>
    <w:rsid w:val="005A635C"/>
    <w:rsid w:val="005B1030"/>
    <w:rsid w:val="005B3A6F"/>
    <w:rsid w:val="005B665E"/>
    <w:rsid w:val="005C3EF2"/>
    <w:rsid w:val="005C5FD9"/>
    <w:rsid w:val="005C671E"/>
    <w:rsid w:val="005D0601"/>
    <w:rsid w:val="005D2B06"/>
    <w:rsid w:val="005D3423"/>
    <w:rsid w:val="005D50D3"/>
    <w:rsid w:val="005D5622"/>
    <w:rsid w:val="005D66FF"/>
    <w:rsid w:val="005D78B8"/>
    <w:rsid w:val="005E059E"/>
    <w:rsid w:val="005E2042"/>
    <w:rsid w:val="005E4128"/>
    <w:rsid w:val="005E7559"/>
    <w:rsid w:val="005F0B9C"/>
    <w:rsid w:val="005F288B"/>
    <w:rsid w:val="0060163A"/>
    <w:rsid w:val="0060180A"/>
    <w:rsid w:val="00601A6E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0B27"/>
    <w:rsid w:val="00641AD5"/>
    <w:rsid w:val="006437FD"/>
    <w:rsid w:val="00644A95"/>
    <w:rsid w:val="00645885"/>
    <w:rsid w:val="00651938"/>
    <w:rsid w:val="00652D32"/>
    <w:rsid w:val="00657359"/>
    <w:rsid w:val="00662969"/>
    <w:rsid w:val="0066307D"/>
    <w:rsid w:val="00663899"/>
    <w:rsid w:val="00664002"/>
    <w:rsid w:val="006662C4"/>
    <w:rsid w:val="00670B58"/>
    <w:rsid w:val="006779E6"/>
    <w:rsid w:val="00681264"/>
    <w:rsid w:val="00681879"/>
    <w:rsid w:val="006866F0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B40CF"/>
    <w:rsid w:val="006B715C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42"/>
    <w:rsid w:val="006D19D9"/>
    <w:rsid w:val="006D2F72"/>
    <w:rsid w:val="006E0687"/>
    <w:rsid w:val="006E1F48"/>
    <w:rsid w:val="006E6660"/>
    <w:rsid w:val="006F0B97"/>
    <w:rsid w:val="006F5C08"/>
    <w:rsid w:val="006F6857"/>
    <w:rsid w:val="00701C4C"/>
    <w:rsid w:val="00702875"/>
    <w:rsid w:val="00702E4B"/>
    <w:rsid w:val="007058E5"/>
    <w:rsid w:val="0070616B"/>
    <w:rsid w:val="0071171F"/>
    <w:rsid w:val="0071340D"/>
    <w:rsid w:val="0072026C"/>
    <w:rsid w:val="00722A43"/>
    <w:rsid w:val="007236F8"/>
    <w:rsid w:val="00723A64"/>
    <w:rsid w:val="00732B8C"/>
    <w:rsid w:val="00733E9B"/>
    <w:rsid w:val="007347FD"/>
    <w:rsid w:val="00734ED9"/>
    <w:rsid w:val="007352B6"/>
    <w:rsid w:val="007365BF"/>
    <w:rsid w:val="00736E78"/>
    <w:rsid w:val="00737DD0"/>
    <w:rsid w:val="00741031"/>
    <w:rsid w:val="00742BA2"/>
    <w:rsid w:val="00743705"/>
    <w:rsid w:val="00744C7F"/>
    <w:rsid w:val="00750C00"/>
    <w:rsid w:val="00751D9F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4D63"/>
    <w:rsid w:val="00766492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4E39"/>
    <w:rsid w:val="00795CDE"/>
    <w:rsid w:val="00797BFF"/>
    <w:rsid w:val="007A06B8"/>
    <w:rsid w:val="007A07D3"/>
    <w:rsid w:val="007A16CE"/>
    <w:rsid w:val="007A3786"/>
    <w:rsid w:val="007A5DEB"/>
    <w:rsid w:val="007A70FA"/>
    <w:rsid w:val="007B1585"/>
    <w:rsid w:val="007B15E4"/>
    <w:rsid w:val="007B4DCE"/>
    <w:rsid w:val="007B6A79"/>
    <w:rsid w:val="007C23C7"/>
    <w:rsid w:val="007C27C7"/>
    <w:rsid w:val="007C4694"/>
    <w:rsid w:val="007C59E6"/>
    <w:rsid w:val="007D03D9"/>
    <w:rsid w:val="007D4437"/>
    <w:rsid w:val="007D478C"/>
    <w:rsid w:val="007D4D3E"/>
    <w:rsid w:val="007E0B47"/>
    <w:rsid w:val="007E41DF"/>
    <w:rsid w:val="007F0F84"/>
    <w:rsid w:val="007F268B"/>
    <w:rsid w:val="007F49BA"/>
    <w:rsid w:val="007F4C29"/>
    <w:rsid w:val="008030CD"/>
    <w:rsid w:val="00804D05"/>
    <w:rsid w:val="0080743E"/>
    <w:rsid w:val="00807F10"/>
    <w:rsid w:val="00813C41"/>
    <w:rsid w:val="00814E74"/>
    <w:rsid w:val="008150E1"/>
    <w:rsid w:val="00815934"/>
    <w:rsid w:val="008202BA"/>
    <w:rsid w:val="00820578"/>
    <w:rsid w:val="00821E41"/>
    <w:rsid w:val="0082223D"/>
    <w:rsid w:val="0082364D"/>
    <w:rsid w:val="00824535"/>
    <w:rsid w:val="00824F41"/>
    <w:rsid w:val="00827FF5"/>
    <w:rsid w:val="00830532"/>
    <w:rsid w:val="00832FF3"/>
    <w:rsid w:val="008343DC"/>
    <w:rsid w:val="00834A76"/>
    <w:rsid w:val="0083562C"/>
    <w:rsid w:val="00837096"/>
    <w:rsid w:val="00837A85"/>
    <w:rsid w:val="008404C8"/>
    <w:rsid w:val="008424F5"/>
    <w:rsid w:val="0084496F"/>
    <w:rsid w:val="00844F92"/>
    <w:rsid w:val="0084533D"/>
    <w:rsid w:val="0084681C"/>
    <w:rsid w:val="00846FD1"/>
    <w:rsid w:val="00847917"/>
    <w:rsid w:val="008552E2"/>
    <w:rsid w:val="00856F2E"/>
    <w:rsid w:val="00861FEB"/>
    <w:rsid w:val="00864DE6"/>
    <w:rsid w:val="00866B97"/>
    <w:rsid w:val="00867588"/>
    <w:rsid w:val="008714BB"/>
    <w:rsid w:val="0087307E"/>
    <w:rsid w:val="008737A3"/>
    <w:rsid w:val="00873CA1"/>
    <w:rsid w:val="00873E7F"/>
    <w:rsid w:val="008744FE"/>
    <w:rsid w:val="00875677"/>
    <w:rsid w:val="00876599"/>
    <w:rsid w:val="00876BEE"/>
    <w:rsid w:val="00877DD4"/>
    <w:rsid w:val="00880BB9"/>
    <w:rsid w:val="00881435"/>
    <w:rsid w:val="00882814"/>
    <w:rsid w:val="00885ABB"/>
    <w:rsid w:val="00891F01"/>
    <w:rsid w:val="00892B79"/>
    <w:rsid w:val="00893DDE"/>
    <w:rsid w:val="008A34F0"/>
    <w:rsid w:val="008A3DDA"/>
    <w:rsid w:val="008A52BA"/>
    <w:rsid w:val="008A5A26"/>
    <w:rsid w:val="008B0E1A"/>
    <w:rsid w:val="008B1411"/>
    <w:rsid w:val="008B2453"/>
    <w:rsid w:val="008B4732"/>
    <w:rsid w:val="008C18EF"/>
    <w:rsid w:val="008C3D35"/>
    <w:rsid w:val="008C55FD"/>
    <w:rsid w:val="008C589D"/>
    <w:rsid w:val="008D10E9"/>
    <w:rsid w:val="008D14B6"/>
    <w:rsid w:val="008D6F27"/>
    <w:rsid w:val="008E14D1"/>
    <w:rsid w:val="008E4DFD"/>
    <w:rsid w:val="008F002A"/>
    <w:rsid w:val="008F02C8"/>
    <w:rsid w:val="008F1C63"/>
    <w:rsid w:val="008F3163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5A18"/>
    <w:rsid w:val="00916597"/>
    <w:rsid w:val="00916610"/>
    <w:rsid w:val="0092690B"/>
    <w:rsid w:val="00926D3F"/>
    <w:rsid w:val="009312E0"/>
    <w:rsid w:val="009322A5"/>
    <w:rsid w:val="00933A5F"/>
    <w:rsid w:val="00937C30"/>
    <w:rsid w:val="009411B2"/>
    <w:rsid w:val="00945596"/>
    <w:rsid w:val="00946ED4"/>
    <w:rsid w:val="00953C05"/>
    <w:rsid w:val="0095415E"/>
    <w:rsid w:val="00954346"/>
    <w:rsid w:val="009544AF"/>
    <w:rsid w:val="0095455D"/>
    <w:rsid w:val="00957F1F"/>
    <w:rsid w:val="00960BF0"/>
    <w:rsid w:val="00960D4C"/>
    <w:rsid w:val="0096116E"/>
    <w:rsid w:val="0096193A"/>
    <w:rsid w:val="00961F12"/>
    <w:rsid w:val="009657F5"/>
    <w:rsid w:val="00965ECB"/>
    <w:rsid w:val="0096614B"/>
    <w:rsid w:val="00970403"/>
    <w:rsid w:val="00970516"/>
    <w:rsid w:val="0097202E"/>
    <w:rsid w:val="0097218C"/>
    <w:rsid w:val="0097241B"/>
    <w:rsid w:val="00974FBB"/>
    <w:rsid w:val="009806C8"/>
    <w:rsid w:val="00982F1A"/>
    <w:rsid w:val="00984D13"/>
    <w:rsid w:val="009858EC"/>
    <w:rsid w:val="0099210C"/>
    <w:rsid w:val="00996DB8"/>
    <w:rsid w:val="009A36A8"/>
    <w:rsid w:val="009A4646"/>
    <w:rsid w:val="009A6F7E"/>
    <w:rsid w:val="009A75A5"/>
    <w:rsid w:val="009A7F48"/>
    <w:rsid w:val="009B0C81"/>
    <w:rsid w:val="009B78E0"/>
    <w:rsid w:val="009B79F1"/>
    <w:rsid w:val="009C079D"/>
    <w:rsid w:val="009C0E4B"/>
    <w:rsid w:val="009C6384"/>
    <w:rsid w:val="009D2B94"/>
    <w:rsid w:val="009D57DC"/>
    <w:rsid w:val="009E2483"/>
    <w:rsid w:val="009E5AF9"/>
    <w:rsid w:val="009E6276"/>
    <w:rsid w:val="009E76DC"/>
    <w:rsid w:val="009E7765"/>
    <w:rsid w:val="009E77AF"/>
    <w:rsid w:val="009E7B97"/>
    <w:rsid w:val="009E7DCF"/>
    <w:rsid w:val="009F5249"/>
    <w:rsid w:val="009F6C90"/>
    <w:rsid w:val="00A02D6C"/>
    <w:rsid w:val="00A06DB5"/>
    <w:rsid w:val="00A07F3E"/>
    <w:rsid w:val="00A12C98"/>
    <w:rsid w:val="00A14F29"/>
    <w:rsid w:val="00A162C2"/>
    <w:rsid w:val="00A201D4"/>
    <w:rsid w:val="00A204EE"/>
    <w:rsid w:val="00A26A52"/>
    <w:rsid w:val="00A31857"/>
    <w:rsid w:val="00A345A9"/>
    <w:rsid w:val="00A348AF"/>
    <w:rsid w:val="00A35B47"/>
    <w:rsid w:val="00A35E52"/>
    <w:rsid w:val="00A41A56"/>
    <w:rsid w:val="00A447D6"/>
    <w:rsid w:val="00A454C2"/>
    <w:rsid w:val="00A477ED"/>
    <w:rsid w:val="00A538A5"/>
    <w:rsid w:val="00A55012"/>
    <w:rsid w:val="00A56414"/>
    <w:rsid w:val="00A566E5"/>
    <w:rsid w:val="00A5792F"/>
    <w:rsid w:val="00A606DA"/>
    <w:rsid w:val="00A613A9"/>
    <w:rsid w:val="00A645DB"/>
    <w:rsid w:val="00A64614"/>
    <w:rsid w:val="00A7102E"/>
    <w:rsid w:val="00A71249"/>
    <w:rsid w:val="00A712F5"/>
    <w:rsid w:val="00A74A54"/>
    <w:rsid w:val="00A77397"/>
    <w:rsid w:val="00A77C2F"/>
    <w:rsid w:val="00A81B58"/>
    <w:rsid w:val="00A82548"/>
    <w:rsid w:val="00A82C4D"/>
    <w:rsid w:val="00A90EF6"/>
    <w:rsid w:val="00A94959"/>
    <w:rsid w:val="00A954F3"/>
    <w:rsid w:val="00A9737B"/>
    <w:rsid w:val="00AA1CEC"/>
    <w:rsid w:val="00AA3642"/>
    <w:rsid w:val="00AB0C15"/>
    <w:rsid w:val="00AB27C6"/>
    <w:rsid w:val="00AB376F"/>
    <w:rsid w:val="00AB6D52"/>
    <w:rsid w:val="00AC0900"/>
    <w:rsid w:val="00AC2EF6"/>
    <w:rsid w:val="00AC458F"/>
    <w:rsid w:val="00AC78D2"/>
    <w:rsid w:val="00AD4C77"/>
    <w:rsid w:val="00AD50BF"/>
    <w:rsid w:val="00AD5408"/>
    <w:rsid w:val="00AD629D"/>
    <w:rsid w:val="00AE71FD"/>
    <w:rsid w:val="00AF22D6"/>
    <w:rsid w:val="00AF2D7B"/>
    <w:rsid w:val="00AF3B83"/>
    <w:rsid w:val="00AF49D3"/>
    <w:rsid w:val="00AF519A"/>
    <w:rsid w:val="00AF6E32"/>
    <w:rsid w:val="00AF7C99"/>
    <w:rsid w:val="00B06EDB"/>
    <w:rsid w:val="00B07826"/>
    <w:rsid w:val="00B11275"/>
    <w:rsid w:val="00B12DD1"/>
    <w:rsid w:val="00B1315F"/>
    <w:rsid w:val="00B132CA"/>
    <w:rsid w:val="00B16493"/>
    <w:rsid w:val="00B204B4"/>
    <w:rsid w:val="00B20A2F"/>
    <w:rsid w:val="00B20CAE"/>
    <w:rsid w:val="00B247A7"/>
    <w:rsid w:val="00B25487"/>
    <w:rsid w:val="00B25E0E"/>
    <w:rsid w:val="00B26F95"/>
    <w:rsid w:val="00B27255"/>
    <w:rsid w:val="00B31033"/>
    <w:rsid w:val="00B33345"/>
    <w:rsid w:val="00B34CA3"/>
    <w:rsid w:val="00B42B01"/>
    <w:rsid w:val="00B4427C"/>
    <w:rsid w:val="00B442BE"/>
    <w:rsid w:val="00B46C02"/>
    <w:rsid w:val="00B476CB"/>
    <w:rsid w:val="00B524DF"/>
    <w:rsid w:val="00B5269E"/>
    <w:rsid w:val="00B527DA"/>
    <w:rsid w:val="00B52CC9"/>
    <w:rsid w:val="00B56101"/>
    <w:rsid w:val="00B60DAD"/>
    <w:rsid w:val="00B62516"/>
    <w:rsid w:val="00B672B1"/>
    <w:rsid w:val="00B672D5"/>
    <w:rsid w:val="00B70897"/>
    <w:rsid w:val="00B736CF"/>
    <w:rsid w:val="00B7373E"/>
    <w:rsid w:val="00B759AF"/>
    <w:rsid w:val="00B762B2"/>
    <w:rsid w:val="00B8095B"/>
    <w:rsid w:val="00B81E38"/>
    <w:rsid w:val="00B86C35"/>
    <w:rsid w:val="00B86CDB"/>
    <w:rsid w:val="00B9421F"/>
    <w:rsid w:val="00B953E6"/>
    <w:rsid w:val="00BA5C64"/>
    <w:rsid w:val="00BA6E6A"/>
    <w:rsid w:val="00BB0CAE"/>
    <w:rsid w:val="00BB0D95"/>
    <w:rsid w:val="00BB25E9"/>
    <w:rsid w:val="00BB3B82"/>
    <w:rsid w:val="00BB6B1C"/>
    <w:rsid w:val="00BC176C"/>
    <w:rsid w:val="00BC3263"/>
    <w:rsid w:val="00BC7025"/>
    <w:rsid w:val="00BC78F1"/>
    <w:rsid w:val="00BD0FC6"/>
    <w:rsid w:val="00BD2F88"/>
    <w:rsid w:val="00BD54B1"/>
    <w:rsid w:val="00BD73BC"/>
    <w:rsid w:val="00BE12B3"/>
    <w:rsid w:val="00BE274D"/>
    <w:rsid w:val="00BF1D0D"/>
    <w:rsid w:val="00BF27CC"/>
    <w:rsid w:val="00BF46EA"/>
    <w:rsid w:val="00BF7D01"/>
    <w:rsid w:val="00C01CB0"/>
    <w:rsid w:val="00C053C1"/>
    <w:rsid w:val="00C13283"/>
    <w:rsid w:val="00C137F4"/>
    <w:rsid w:val="00C1760E"/>
    <w:rsid w:val="00C201D7"/>
    <w:rsid w:val="00C23F4E"/>
    <w:rsid w:val="00C251E9"/>
    <w:rsid w:val="00C26567"/>
    <w:rsid w:val="00C31DEF"/>
    <w:rsid w:val="00C353C2"/>
    <w:rsid w:val="00C37076"/>
    <w:rsid w:val="00C379B3"/>
    <w:rsid w:val="00C406BE"/>
    <w:rsid w:val="00C40A84"/>
    <w:rsid w:val="00C40B70"/>
    <w:rsid w:val="00C4121A"/>
    <w:rsid w:val="00C419A6"/>
    <w:rsid w:val="00C41D12"/>
    <w:rsid w:val="00C44C16"/>
    <w:rsid w:val="00C458BC"/>
    <w:rsid w:val="00C46D85"/>
    <w:rsid w:val="00C47232"/>
    <w:rsid w:val="00C56E11"/>
    <w:rsid w:val="00C60F74"/>
    <w:rsid w:val="00C62BF9"/>
    <w:rsid w:val="00C63822"/>
    <w:rsid w:val="00C662D0"/>
    <w:rsid w:val="00C66843"/>
    <w:rsid w:val="00C67397"/>
    <w:rsid w:val="00C715C3"/>
    <w:rsid w:val="00C718DE"/>
    <w:rsid w:val="00C71E23"/>
    <w:rsid w:val="00C748AE"/>
    <w:rsid w:val="00C772CE"/>
    <w:rsid w:val="00C777F1"/>
    <w:rsid w:val="00C82F90"/>
    <w:rsid w:val="00C873B7"/>
    <w:rsid w:val="00C91B0B"/>
    <w:rsid w:val="00C92B06"/>
    <w:rsid w:val="00C94AB9"/>
    <w:rsid w:val="00C962C4"/>
    <w:rsid w:val="00CA0DD2"/>
    <w:rsid w:val="00CA27B3"/>
    <w:rsid w:val="00CA2FCE"/>
    <w:rsid w:val="00CA3404"/>
    <w:rsid w:val="00CA3484"/>
    <w:rsid w:val="00CA3756"/>
    <w:rsid w:val="00CA72F5"/>
    <w:rsid w:val="00CB0D1E"/>
    <w:rsid w:val="00CB1102"/>
    <w:rsid w:val="00CB152B"/>
    <w:rsid w:val="00CB5A55"/>
    <w:rsid w:val="00CB5A60"/>
    <w:rsid w:val="00CB61E4"/>
    <w:rsid w:val="00CB79AB"/>
    <w:rsid w:val="00CB7BB5"/>
    <w:rsid w:val="00CC467D"/>
    <w:rsid w:val="00CC597B"/>
    <w:rsid w:val="00CC7B63"/>
    <w:rsid w:val="00CD01E6"/>
    <w:rsid w:val="00CD651D"/>
    <w:rsid w:val="00CD7A2B"/>
    <w:rsid w:val="00CD7A3D"/>
    <w:rsid w:val="00CD7EEC"/>
    <w:rsid w:val="00CE32EE"/>
    <w:rsid w:val="00CE367F"/>
    <w:rsid w:val="00CE47E7"/>
    <w:rsid w:val="00CE4D66"/>
    <w:rsid w:val="00CE5265"/>
    <w:rsid w:val="00CE7583"/>
    <w:rsid w:val="00CE7B56"/>
    <w:rsid w:val="00CE7F3B"/>
    <w:rsid w:val="00CF01D6"/>
    <w:rsid w:val="00CF0D94"/>
    <w:rsid w:val="00CF24F0"/>
    <w:rsid w:val="00CF5C68"/>
    <w:rsid w:val="00CF5E23"/>
    <w:rsid w:val="00D01314"/>
    <w:rsid w:val="00D029E0"/>
    <w:rsid w:val="00D05414"/>
    <w:rsid w:val="00D05C72"/>
    <w:rsid w:val="00D1693F"/>
    <w:rsid w:val="00D200AF"/>
    <w:rsid w:val="00D20D7D"/>
    <w:rsid w:val="00D22E02"/>
    <w:rsid w:val="00D2615B"/>
    <w:rsid w:val="00D307ED"/>
    <w:rsid w:val="00D30D63"/>
    <w:rsid w:val="00D31CAE"/>
    <w:rsid w:val="00D33A82"/>
    <w:rsid w:val="00D35B3C"/>
    <w:rsid w:val="00D364B8"/>
    <w:rsid w:val="00D42814"/>
    <w:rsid w:val="00D43EE2"/>
    <w:rsid w:val="00D52F81"/>
    <w:rsid w:val="00D531DE"/>
    <w:rsid w:val="00D53520"/>
    <w:rsid w:val="00D56529"/>
    <w:rsid w:val="00D567EE"/>
    <w:rsid w:val="00D578E6"/>
    <w:rsid w:val="00D61894"/>
    <w:rsid w:val="00D64F43"/>
    <w:rsid w:val="00D67A33"/>
    <w:rsid w:val="00D70FDD"/>
    <w:rsid w:val="00D7403F"/>
    <w:rsid w:val="00D75364"/>
    <w:rsid w:val="00D811A7"/>
    <w:rsid w:val="00D819F4"/>
    <w:rsid w:val="00D82B2D"/>
    <w:rsid w:val="00D86CA5"/>
    <w:rsid w:val="00D86EC3"/>
    <w:rsid w:val="00D934DE"/>
    <w:rsid w:val="00D94627"/>
    <w:rsid w:val="00D97C1F"/>
    <w:rsid w:val="00DA1B4D"/>
    <w:rsid w:val="00DA1D33"/>
    <w:rsid w:val="00DA3265"/>
    <w:rsid w:val="00DA3ECF"/>
    <w:rsid w:val="00DA68C0"/>
    <w:rsid w:val="00DB0A41"/>
    <w:rsid w:val="00DB12A3"/>
    <w:rsid w:val="00DB207C"/>
    <w:rsid w:val="00DB6525"/>
    <w:rsid w:val="00DB7D27"/>
    <w:rsid w:val="00DB7FDA"/>
    <w:rsid w:val="00DC4600"/>
    <w:rsid w:val="00DC7726"/>
    <w:rsid w:val="00DC77F2"/>
    <w:rsid w:val="00DD190F"/>
    <w:rsid w:val="00DD3499"/>
    <w:rsid w:val="00DD488B"/>
    <w:rsid w:val="00DD6ABC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DF756F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1E51"/>
    <w:rsid w:val="00E22583"/>
    <w:rsid w:val="00E22A0C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36AB"/>
    <w:rsid w:val="00E55957"/>
    <w:rsid w:val="00E55A45"/>
    <w:rsid w:val="00E55AA5"/>
    <w:rsid w:val="00E60240"/>
    <w:rsid w:val="00E604C2"/>
    <w:rsid w:val="00E60684"/>
    <w:rsid w:val="00E6278B"/>
    <w:rsid w:val="00E62F08"/>
    <w:rsid w:val="00E63897"/>
    <w:rsid w:val="00E64483"/>
    <w:rsid w:val="00E6691B"/>
    <w:rsid w:val="00E71455"/>
    <w:rsid w:val="00E7164F"/>
    <w:rsid w:val="00E825E1"/>
    <w:rsid w:val="00E83938"/>
    <w:rsid w:val="00E84171"/>
    <w:rsid w:val="00E87E60"/>
    <w:rsid w:val="00E94557"/>
    <w:rsid w:val="00E95163"/>
    <w:rsid w:val="00E96206"/>
    <w:rsid w:val="00EA2A77"/>
    <w:rsid w:val="00EA556D"/>
    <w:rsid w:val="00EA6273"/>
    <w:rsid w:val="00EB4012"/>
    <w:rsid w:val="00EC2CF4"/>
    <w:rsid w:val="00EC3A4A"/>
    <w:rsid w:val="00EC3A5E"/>
    <w:rsid w:val="00EC5BE5"/>
    <w:rsid w:val="00ED0752"/>
    <w:rsid w:val="00ED08BD"/>
    <w:rsid w:val="00ED1BA6"/>
    <w:rsid w:val="00ED3849"/>
    <w:rsid w:val="00ED449C"/>
    <w:rsid w:val="00ED62D1"/>
    <w:rsid w:val="00ED706D"/>
    <w:rsid w:val="00EE1829"/>
    <w:rsid w:val="00EE2CCF"/>
    <w:rsid w:val="00EE2E54"/>
    <w:rsid w:val="00EE76F7"/>
    <w:rsid w:val="00EF3A81"/>
    <w:rsid w:val="00EF75ED"/>
    <w:rsid w:val="00F04B04"/>
    <w:rsid w:val="00F0704F"/>
    <w:rsid w:val="00F10651"/>
    <w:rsid w:val="00F111EE"/>
    <w:rsid w:val="00F115A4"/>
    <w:rsid w:val="00F11954"/>
    <w:rsid w:val="00F13CA7"/>
    <w:rsid w:val="00F14B4B"/>
    <w:rsid w:val="00F14D57"/>
    <w:rsid w:val="00F15F19"/>
    <w:rsid w:val="00F17BE7"/>
    <w:rsid w:val="00F209DF"/>
    <w:rsid w:val="00F2151D"/>
    <w:rsid w:val="00F24322"/>
    <w:rsid w:val="00F30B64"/>
    <w:rsid w:val="00F32225"/>
    <w:rsid w:val="00F32A16"/>
    <w:rsid w:val="00F36DD4"/>
    <w:rsid w:val="00F37709"/>
    <w:rsid w:val="00F4092F"/>
    <w:rsid w:val="00F40949"/>
    <w:rsid w:val="00F427F6"/>
    <w:rsid w:val="00F46E9F"/>
    <w:rsid w:val="00F51603"/>
    <w:rsid w:val="00F54FDD"/>
    <w:rsid w:val="00F5670F"/>
    <w:rsid w:val="00F61EAE"/>
    <w:rsid w:val="00F63AD7"/>
    <w:rsid w:val="00F65ECD"/>
    <w:rsid w:val="00F66202"/>
    <w:rsid w:val="00F66728"/>
    <w:rsid w:val="00F66846"/>
    <w:rsid w:val="00F71E7D"/>
    <w:rsid w:val="00F742A5"/>
    <w:rsid w:val="00F752A2"/>
    <w:rsid w:val="00F7707B"/>
    <w:rsid w:val="00F81552"/>
    <w:rsid w:val="00F84E3F"/>
    <w:rsid w:val="00F8620C"/>
    <w:rsid w:val="00F872C4"/>
    <w:rsid w:val="00F87A81"/>
    <w:rsid w:val="00F90AA7"/>
    <w:rsid w:val="00F90C97"/>
    <w:rsid w:val="00F93BC7"/>
    <w:rsid w:val="00F95480"/>
    <w:rsid w:val="00F975CE"/>
    <w:rsid w:val="00FA3976"/>
    <w:rsid w:val="00FA5B49"/>
    <w:rsid w:val="00FB1273"/>
    <w:rsid w:val="00FB4733"/>
    <w:rsid w:val="00FB5348"/>
    <w:rsid w:val="00FB7706"/>
    <w:rsid w:val="00FC0FBE"/>
    <w:rsid w:val="00FC134C"/>
    <w:rsid w:val="00FC3FEF"/>
    <w:rsid w:val="00FD0219"/>
    <w:rsid w:val="00FD29A8"/>
    <w:rsid w:val="00FD383F"/>
    <w:rsid w:val="00FD42E2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4E126536"/>
  <w15:docId w15:val="{F33AAE68-F9FB-4660-ABD6-84AC22ACA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aliases w:val="header odd,header,header odd1,header odd2,header odd3,header odd4,header odd5,header odd6"/>
    <w:basedOn w:val="NormalParagraph"/>
    <w:link w:val="HeaderChar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99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C7F66"/>
    <w:rPr>
      <w:color w:val="605E5C"/>
      <w:shd w:val="clear" w:color="auto" w:fill="E1DFDD"/>
    </w:rPr>
  </w:style>
  <w:style w:type="paragraph" w:customStyle="1" w:styleId="CRCoverPage">
    <w:name w:val="CR Cover Page"/>
    <w:rsid w:val="004D63CA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700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8431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159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57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306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GSMALiaisons@gsma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mailto:mari.melander@telekom.de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jpe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EC1606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EC1606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245CA77CC3CA4484891A819048D71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20C326-0DDA-4A22-9743-C04E5378D845}"/>
      </w:docPartPr>
      <w:docPartBody>
        <w:p w:rsidR="00936184" w:rsidRDefault="00EE2663" w:rsidP="00EE2663">
          <w:pPr>
            <w:pStyle w:val="245CA77CC3CA4484891A819048D7127E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CDCBEBDABDDC4E419DA770AFC9AC51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9BADB0-9539-4C12-8852-0C53BC0093E0}"/>
      </w:docPartPr>
      <w:docPartBody>
        <w:p w:rsidR="00000000" w:rsidRDefault="006F07B7" w:rsidP="006F07B7">
          <w:pPr>
            <w:pStyle w:val="CDCBEBDABDDC4E419DA770AFC9AC5121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046A5"/>
    <w:rsid w:val="0005733E"/>
    <w:rsid w:val="000B0CC5"/>
    <w:rsid w:val="000C059A"/>
    <w:rsid w:val="000D3F4A"/>
    <w:rsid w:val="00100804"/>
    <w:rsid w:val="00122675"/>
    <w:rsid w:val="0013461E"/>
    <w:rsid w:val="00164C78"/>
    <w:rsid w:val="001B7BB1"/>
    <w:rsid w:val="00206CB8"/>
    <w:rsid w:val="002469C5"/>
    <w:rsid w:val="002B4553"/>
    <w:rsid w:val="002D33DD"/>
    <w:rsid w:val="002F1875"/>
    <w:rsid w:val="00314D9C"/>
    <w:rsid w:val="00341C23"/>
    <w:rsid w:val="00344855"/>
    <w:rsid w:val="003547FB"/>
    <w:rsid w:val="00355305"/>
    <w:rsid w:val="003B4386"/>
    <w:rsid w:val="003D5723"/>
    <w:rsid w:val="003E05F2"/>
    <w:rsid w:val="00412B40"/>
    <w:rsid w:val="00504BAB"/>
    <w:rsid w:val="005542B9"/>
    <w:rsid w:val="00563FEB"/>
    <w:rsid w:val="00581807"/>
    <w:rsid w:val="005B7FB2"/>
    <w:rsid w:val="00602C89"/>
    <w:rsid w:val="00611D10"/>
    <w:rsid w:val="00612293"/>
    <w:rsid w:val="00624C13"/>
    <w:rsid w:val="0067180B"/>
    <w:rsid w:val="006F07B7"/>
    <w:rsid w:val="00735765"/>
    <w:rsid w:val="00745793"/>
    <w:rsid w:val="007711C6"/>
    <w:rsid w:val="00781619"/>
    <w:rsid w:val="00783227"/>
    <w:rsid w:val="007B167B"/>
    <w:rsid w:val="007B7A47"/>
    <w:rsid w:val="007C0199"/>
    <w:rsid w:val="008138CD"/>
    <w:rsid w:val="00827AA6"/>
    <w:rsid w:val="009057D8"/>
    <w:rsid w:val="00906282"/>
    <w:rsid w:val="00936184"/>
    <w:rsid w:val="00960080"/>
    <w:rsid w:val="0098084D"/>
    <w:rsid w:val="00992AC4"/>
    <w:rsid w:val="00994118"/>
    <w:rsid w:val="009D4EFD"/>
    <w:rsid w:val="00AE4265"/>
    <w:rsid w:val="00B06BE3"/>
    <w:rsid w:val="00B2195F"/>
    <w:rsid w:val="00B41CE4"/>
    <w:rsid w:val="00B47399"/>
    <w:rsid w:val="00BA623F"/>
    <w:rsid w:val="00BE1D5C"/>
    <w:rsid w:val="00BF5F96"/>
    <w:rsid w:val="00C418E9"/>
    <w:rsid w:val="00C41BA3"/>
    <w:rsid w:val="00C8211B"/>
    <w:rsid w:val="00C83B21"/>
    <w:rsid w:val="00CE6C95"/>
    <w:rsid w:val="00D00445"/>
    <w:rsid w:val="00D44118"/>
    <w:rsid w:val="00D96815"/>
    <w:rsid w:val="00DB52B6"/>
    <w:rsid w:val="00E07CCF"/>
    <w:rsid w:val="00E34DBC"/>
    <w:rsid w:val="00EA130A"/>
    <w:rsid w:val="00EA5448"/>
    <w:rsid w:val="00EA6C39"/>
    <w:rsid w:val="00EC1606"/>
    <w:rsid w:val="00EC5A67"/>
    <w:rsid w:val="00EC7988"/>
    <w:rsid w:val="00EE2663"/>
    <w:rsid w:val="00F54879"/>
    <w:rsid w:val="00F64402"/>
    <w:rsid w:val="00F847BC"/>
    <w:rsid w:val="00F95388"/>
    <w:rsid w:val="00FB1EC1"/>
    <w:rsid w:val="00FF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6F07B7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9EDE70A0CA18461F9548AA7A80FCB4E2">
    <w:name w:val="9EDE70A0CA18461F9548AA7A80FCB4E2"/>
    <w:rsid w:val="00206CB8"/>
    <w:rPr>
      <w:lang w:val="de-DE" w:eastAsia="de-DE"/>
    </w:rPr>
  </w:style>
  <w:style w:type="paragraph" w:customStyle="1" w:styleId="46F16252F1CD443ABA63F4B67C2FA582">
    <w:name w:val="46F16252F1CD443ABA63F4B67C2FA582"/>
    <w:rsid w:val="00206CB8"/>
    <w:rPr>
      <w:lang w:val="de-DE" w:eastAsia="de-DE"/>
    </w:rPr>
  </w:style>
  <w:style w:type="paragraph" w:customStyle="1" w:styleId="4C6F1B327D29485A898435FFFECF2063">
    <w:name w:val="4C6F1B327D29485A898435FFFECF2063"/>
    <w:rsid w:val="00206CB8"/>
    <w:rPr>
      <w:lang w:val="de-DE" w:eastAsia="de-DE"/>
    </w:rPr>
  </w:style>
  <w:style w:type="paragraph" w:customStyle="1" w:styleId="43D5A745A8B64BF7B882A07C468CB7DF">
    <w:name w:val="43D5A745A8B64BF7B882A07C468CB7DF"/>
    <w:rsid w:val="00206CB8"/>
    <w:rPr>
      <w:lang w:val="de-DE" w:eastAsia="de-DE"/>
    </w:rPr>
  </w:style>
  <w:style w:type="paragraph" w:customStyle="1" w:styleId="41F35C0351944EC3BF0B1D4B84476A9D">
    <w:name w:val="41F35C0351944EC3BF0B1D4B84476A9D"/>
    <w:rsid w:val="00206CB8"/>
    <w:rPr>
      <w:lang w:val="de-DE" w:eastAsia="de-DE"/>
    </w:rPr>
  </w:style>
  <w:style w:type="paragraph" w:customStyle="1" w:styleId="37FEB888FF0548A29A89A2B97D1D6E20">
    <w:name w:val="37FEB888FF0548A29A89A2B97D1D6E20"/>
    <w:rsid w:val="00206CB8"/>
    <w:rPr>
      <w:lang w:val="de-DE" w:eastAsia="de-DE"/>
    </w:rPr>
  </w:style>
  <w:style w:type="paragraph" w:customStyle="1" w:styleId="7A9DE6B166A74C219DA028A5A1A027EE">
    <w:name w:val="7A9DE6B166A74C219DA028A5A1A027EE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245CA77CC3CA4484891A819048D7127E">
    <w:name w:val="245CA77CC3CA4484891A819048D7127E"/>
    <w:rsid w:val="00EE2663"/>
    <w:pPr>
      <w:spacing w:after="160" w:line="259" w:lineRule="auto"/>
    </w:pPr>
    <w:rPr>
      <w:lang w:val="en-GB" w:eastAsia="zh-CN"/>
    </w:rPr>
  </w:style>
  <w:style w:type="paragraph" w:customStyle="1" w:styleId="CDCBEBDABDDC4E419DA770AFC9AC5121">
    <w:name w:val="CDCBEBDABDDC4E419DA770AFC9AC5121"/>
    <w:rsid w:val="006F07B7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3F6029F-8777-457D-BF22-82093EF5B4E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71F2E2F-78E3-4218-B07D-5D1C44AAAE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59206C8-62E5-46C5-8C96-7CED60042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504682DF-9B8F-4BC5-9AA8-43B71042EB3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1</TotalTime>
  <Pages>1</Pages>
  <Words>211</Words>
  <Characters>1387</Characters>
  <Application>Microsoft Office Word</Application>
  <DocSecurity>0</DocSecurity>
  <Lines>11</Lines>
  <Paragraphs>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reply to SA2 clarification of NG.16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1595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reply to SA2 clarification of NG.16</dc:title>
  <dc:creator>Dalluege, Stefan, Vodafone DE</dc:creator>
  <cp:lastModifiedBy>28.541_CR0423_(Rel-17)_eNRM</cp:lastModifiedBy>
  <cp:revision>2</cp:revision>
  <cp:lastPrinted>2006-09-14T07:39:00Z</cp:lastPrinted>
  <dcterms:created xsi:type="dcterms:W3CDTF">2021-02-17T09:24:00Z</dcterms:created>
  <dcterms:modified xsi:type="dcterms:W3CDTF">2021-02-17T09:24:00Z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0x01010009E82D54F3F10D468133B175E7F78D1A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1537963876</vt:lpwstr>
  </property>
  <property fmtid="{D5CDD505-2E9C-101B-9397-08002B2CF9AE}" pid="19" name="GSMAKBCategory">
    <vt:lpwstr/>
  </property>
  <property fmtid="{D5CDD505-2E9C-101B-9397-08002B2CF9AE}" pid="20" name="_dlc_DocIdItemGuid">
    <vt:lpwstr>8ba6c97a-cdf0-4d4f-8c59-259069c07c22</vt:lpwstr>
  </property>
</Properties>
</file>